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13FC8" w14:textId="77777777" w:rsidR="00C01AC0" w:rsidRDefault="00C01AC0" w:rsidP="004B3FFD"/>
    <w:p w14:paraId="0AA8B7E6" w14:textId="77777777" w:rsidR="00C01AC0" w:rsidRDefault="00C01AC0" w:rsidP="004B3FFD"/>
    <w:p w14:paraId="05A396AD" w14:textId="7B1C5670" w:rsidR="00C01AC0" w:rsidRDefault="00C01AC0" w:rsidP="004B3FFD">
      <w:r>
        <w:t xml:space="preserve">prof. dr. P.H. van </w:t>
      </w:r>
      <w:proofErr w:type="spellStart"/>
      <w:r>
        <w:t>Tienderen</w:t>
      </w:r>
      <w:proofErr w:type="spellEnd"/>
      <w:r>
        <w:br/>
      </w:r>
      <w:r w:rsidRPr="008C51CB">
        <w:t>Postbus 92416</w:t>
      </w:r>
      <w:r w:rsidRPr="008C51CB">
        <w:br/>
        <w:t>1090 GE Amsterdam</w:t>
      </w:r>
      <w:r>
        <w:rPr>
          <w:rFonts w:ascii="Open Sans" w:hAnsi="Open Sans" w:cs="Open Sans"/>
          <w:b/>
          <w:bCs/>
          <w:color w:val="000000"/>
          <w:sz w:val="17"/>
          <w:szCs w:val="17"/>
        </w:rPr>
        <w:t xml:space="preserve"> </w:t>
      </w:r>
    </w:p>
    <w:p w14:paraId="6FD80D16" w14:textId="77777777" w:rsidR="00C01AC0" w:rsidRDefault="00C01AC0" w:rsidP="004B3FFD"/>
    <w:p w14:paraId="4E7B0592" w14:textId="77777777" w:rsidR="00C01AC0" w:rsidRDefault="00C01AC0" w:rsidP="004B3FFD">
      <w:r>
        <w:tab/>
      </w:r>
      <w:r>
        <w:tab/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6"/>
        <w:gridCol w:w="2116"/>
      </w:tblGrid>
      <w:tr w:rsidR="00C01AC0" w14:paraId="2B56F698" w14:textId="77777777" w:rsidTr="00C01AC0">
        <w:trPr>
          <w:trHeight w:val="544"/>
        </w:trPr>
        <w:tc>
          <w:tcPr>
            <w:tcW w:w="6946" w:type="dxa"/>
          </w:tcPr>
          <w:p w14:paraId="60918030" w14:textId="2812660F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 w:rsidRPr="00676CC9">
              <w:rPr>
                <w:b/>
                <w:bCs/>
                <w:sz w:val="16"/>
                <w:szCs w:val="16"/>
              </w:rPr>
              <w:t>Datum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676CC9">
              <w:t>1</w:t>
            </w:r>
            <w:r>
              <w:t xml:space="preserve"> januari </w:t>
            </w:r>
            <w:r w:rsidRPr="00676CC9">
              <w:t>2025</w:t>
            </w:r>
            <w:r>
              <w:tab/>
            </w:r>
          </w:p>
        </w:tc>
        <w:tc>
          <w:tcPr>
            <w:tcW w:w="2116" w:type="dxa"/>
          </w:tcPr>
          <w:p w14:paraId="48EF9C96" w14:textId="472388F3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Uw kenmerk</w:t>
            </w:r>
            <w:r>
              <w:rPr>
                <w:b/>
                <w:bCs/>
                <w:sz w:val="16"/>
                <w:szCs w:val="16"/>
              </w:rPr>
              <w:br/>
            </w:r>
          </w:p>
        </w:tc>
      </w:tr>
      <w:tr w:rsidR="00C01AC0" w14:paraId="3C70EAE7" w14:textId="77777777" w:rsidTr="00C01AC0">
        <w:trPr>
          <w:trHeight w:val="566"/>
        </w:trPr>
        <w:tc>
          <w:tcPr>
            <w:tcW w:w="6946" w:type="dxa"/>
          </w:tcPr>
          <w:p w14:paraId="423EDF5D" w14:textId="40880FF4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Contactpersoon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t>Voornaam Achternaam</w:t>
            </w:r>
            <w:r>
              <w:tab/>
            </w:r>
          </w:p>
        </w:tc>
        <w:tc>
          <w:tcPr>
            <w:tcW w:w="2116" w:type="dxa"/>
          </w:tcPr>
          <w:p w14:paraId="010BCAD4" w14:textId="37629B9F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Ons kenmerk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t>2425-01</w:t>
            </w:r>
          </w:p>
        </w:tc>
      </w:tr>
      <w:tr w:rsidR="00C01AC0" w14:paraId="00EE58AF" w14:textId="77777777" w:rsidTr="00C01AC0">
        <w:trPr>
          <w:trHeight w:val="560"/>
        </w:trPr>
        <w:tc>
          <w:tcPr>
            <w:tcW w:w="6946" w:type="dxa"/>
          </w:tcPr>
          <w:p w14:paraId="52F06920" w14:textId="186D6BDA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Onderwerp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t>Super spannend onderwerp</w:t>
            </w:r>
            <w:r>
              <w:tab/>
            </w:r>
          </w:p>
        </w:tc>
        <w:tc>
          <w:tcPr>
            <w:tcW w:w="2116" w:type="dxa"/>
          </w:tcPr>
          <w:p w14:paraId="6BFDC152" w14:textId="77777777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01AC0" w14:paraId="70B5E34B" w14:textId="77777777" w:rsidTr="00C01AC0">
        <w:tc>
          <w:tcPr>
            <w:tcW w:w="6946" w:type="dxa"/>
          </w:tcPr>
          <w:p w14:paraId="52CCE8A5" w14:textId="3E3526BA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Bijlage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t>Bestandsnaam</w:t>
            </w:r>
            <w:r>
              <w:tab/>
            </w:r>
          </w:p>
        </w:tc>
        <w:tc>
          <w:tcPr>
            <w:tcW w:w="2116" w:type="dxa"/>
          </w:tcPr>
          <w:p w14:paraId="1A05EF31" w14:textId="77777777" w:rsidR="00C01AC0" w:rsidRDefault="00C01AC0" w:rsidP="004B3FFD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CDDB2CE" w14:textId="77777777" w:rsidR="00C01AC0" w:rsidRDefault="00C01AC0" w:rsidP="00C01AC0"/>
    <w:p w14:paraId="3021345F" w14:textId="77777777" w:rsidR="00C01AC0" w:rsidRDefault="00C01AC0" w:rsidP="00C01AC0">
      <w:r>
        <w:t>Geachte decaan, beste Peter,</w:t>
      </w:r>
    </w:p>
    <w:p w14:paraId="04E2E872" w14:textId="77777777" w:rsidR="00C01AC0" w:rsidRDefault="00C01AC0" w:rsidP="00C01AC0"/>
    <w:p w14:paraId="0FFC1F47" w14:textId="77777777" w:rsidR="00C01AC0" w:rsidRDefault="00C01AC0" w:rsidP="00C01AC0">
      <w:r w:rsidRPr="00EA52FB">
        <w:t>De Facultaire Studentenraad van de Faculteit der Natuurwetenschappen, Wiskunde en Informatica 2024-2025—hierna “de raad”—wil middels deze brief</w:t>
      </w:r>
      <w:r>
        <w:t xml:space="preserve"> …</w:t>
      </w:r>
    </w:p>
    <w:p w14:paraId="5648B3AB" w14:textId="77777777" w:rsidR="00C01AC0" w:rsidRDefault="00C01AC0" w:rsidP="00C01AC0">
      <w:r>
        <w:t>…</w:t>
      </w:r>
    </w:p>
    <w:p w14:paraId="3E218EE6" w14:textId="77777777" w:rsidR="00C01AC0" w:rsidRDefault="00C01AC0" w:rsidP="00C01AC0">
      <w:r>
        <w:t>Hopende u hiermee voldoende geïnformeerd te hebben, teken ik namens de gehele FSR en wacht ik uw reactie af.</w:t>
      </w:r>
    </w:p>
    <w:p w14:paraId="2873D6FC" w14:textId="77777777" w:rsidR="00C01AC0" w:rsidRDefault="00C01AC0" w:rsidP="00C01AC0"/>
    <w:p w14:paraId="7F0B5BAF" w14:textId="77777777" w:rsidR="00C01AC0" w:rsidRDefault="00C01AC0" w:rsidP="00C01AC0">
      <w:r>
        <w:t>Met vriendelijke groeten,</w:t>
      </w:r>
    </w:p>
    <w:p w14:paraId="71C9361E" w14:textId="77777777" w:rsidR="00C01AC0" w:rsidRDefault="00C01AC0" w:rsidP="00C01AC0"/>
    <w:p w14:paraId="4F2E0C51" w14:textId="77777777" w:rsidR="00C01AC0" w:rsidRPr="005523DD" w:rsidRDefault="00C01AC0" w:rsidP="00C01AC0">
      <w:pPr>
        <w:rPr>
          <w:i/>
          <w:iCs/>
        </w:rPr>
      </w:pPr>
      <w:r>
        <w:t>Freddie Kiel</w:t>
      </w:r>
      <w:r>
        <w:br/>
      </w:r>
      <w:r>
        <w:rPr>
          <w:i/>
          <w:iCs/>
        </w:rPr>
        <w:t>Voorzitter FSR FNWI</w:t>
      </w:r>
    </w:p>
    <w:p w14:paraId="349B5D29" w14:textId="77777777" w:rsidR="00C01AC0" w:rsidRPr="00676CC9" w:rsidRDefault="00C01AC0" w:rsidP="00C01AC0"/>
    <w:p w14:paraId="6A6399CC" w14:textId="77777777" w:rsidR="00CE3A97" w:rsidRDefault="00CE3A97">
      <w:r>
        <w:br w:type="page"/>
      </w:r>
    </w:p>
    <w:p w14:paraId="0A1017BB" w14:textId="77777777" w:rsidR="0064303B" w:rsidRPr="00BC332C" w:rsidRDefault="0064303B" w:rsidP="00CE3A97">
      <w:pPr>
        <w:pStyle w:val="Lijstalinea"/>
      </w:pPr>
    </w:p>
    <w:sectPr w:rsidR="0064303B" w:rsidRPr="00BC332C" w:rsidSect="009261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12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F5B42" w14:textId="77777777" w:rsidR="007B3C4C" w:rsidRDefault="007B3C4C" w:rsidP="00BC332C">
      <w:r>
        <w:separator/>
      </w:r>
    </w:p>
  </w:endnote>
  <w:endnote w:type="continuationSeparator" w:id="0">
    <w:p w14:paraId="163D767E" w14:textId="77777777" w:rsidR="007B3C4C" w:rsidRDefault="007B3C4C" w:rsidP="00BC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341729"/>
      <w:docPartObj>
        <w:docPartGallery w:val="Page Numbers (Bottom of Page)"/>
        <w:docPartUnique/>
      </w:docPartObj>
    </w:sdtPr>
    <w:sdtContent>
      <w:sdt>
        <w:sdtPr>
          <w:id w:val="99075894"/>
          <w:docPartObj>
            <w:docPartGallery w:val="Page Numbers (Top of Page)"/>
            <w:docPartUnique/>
          </w:docPartObj>
        </w:sdtPr>
        <w:sdtContent>
          <w:p w14:paraId="48598943" w14:textId="77777777" w:rsidR="00CE3A97" w:rsidRDefault="00CE3A97" w:rsidP="00BA6A21">
            <w:pPr>
              <w:jc w:val="right"/>
            </w:pPr>
            <w:r>
              <w:t xml:space="preserve">Pagina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PAGE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NUMPAGES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70554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96F7DF7" w14:textId="77777777" w:rsidR="00CE3A97" w:rsidRDefault="00CE3A97" w:rsidP="00BA6A21">
            <w:pPr>
              <w:jc w:val="right"/>
            </w:pPr>
            <w:r>
              <w:t xml:space="preserve">Pagina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PAGE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 w:rsidRPr="00CE3A97">
              <w:rPr>
                <w:b/>
                <w:bCs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NUMPAGES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 w:rsidRPr="00CE3A97">
              <w:rPr>
                <w:b/>
                <w:bCs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7B3A3" w14:textId="77777777" w:rsidR="007B3C4C" w:rsidRDefault="007B3C4C" w:rsidP="00BC332C">
      <w:r>
        <w:separator/>
      </w:r>
    </w:p>
  </w:footnote>
  <w:footnote w:type="continuationSeparator" w:id="0">
    <w:p w14:paraId="6DF3BC28" w14:textId="77777777" w:rsidR="007B3C4C" w:rsidRDefault="007B3C4C" w:rsidP="00BC3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C0987" w14:textId="77777777" w:rsidR="00CE3A97" w:rsidRDefault="00CE3A97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53623A8D" wp14:editId="7A6D12E7">
          <wp:simplePos x="0" y="0"/>
          <wp:positionH relativeFrom="column">
            <wp:posOffset>-466383</wp:posOffset>
          </wp:positionH>
          <wp:positionV relativeFrom="paragraph">
            <wp:posOffset>1270</wp:posOffset>
          </wp:positionV>
          <wp:extent cx="1525270" cy="304800"/>
          <wp:effectExtent l="0" t="0" r="0" b="0"/>
          <wp:wrapSquare wrapText="bothSides"/>
          <wp:docPr id="404802665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527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06A2" w14:textId="77777777" w:rsidR="00CE3A97" w:rsidRDefault="004E2D5B" w:rsidP="00CE3A97">
    <w:pPr>
      <w:pStyle w:val="Koptekst"/>
    </w:pPr>
    <w:r>
      <w:rPr>
        <w:noProof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457B2666" wp14:editId="207CE1E9">
              <wp:simplePos x="0" y="0"/>
              <wp:positionH relativeFrom="margin">
                <wp:posOffset>4262755</wp:posOffset>
              </wp:positionH>
              <wp:positionV relativeFrom="margin">
                <wp:posOffset>-950595</wp:posOffset>
              </wp:positionV>
              <wp:extent cx="1602740" cy="1404620"/>
              <wp:effectExtent l="0" t="0" r="0" b="0"/>
              <wp:wrapTight wrapText="left">
                <wp:wrapPolygon edited="0">
                  <wp:start x="770" y="0"/>
                  <wp:lineTo x="770" y="21260"/>
                  <wp:lineTo x="20796" y="21260"/>
                  <wp:lineTo x="20796" y="0"/>
                  <wp:lineTo x="770" y="0"/>
                </wp:wrapPolygon>
              </wp:wrapTight>
              <wp:docPr id="995576554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274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olor w:val="751B68"/>
                              <w:sz w:val="22"/>
                              <w:szCs w:val="22"/>
                            </w:rPr>
                            <w:id w:val="-767613735"/>
                            <w:lock w:val="contentLocked"/>
                            <w:placeholder>
                              <w:docPart w:val="8396FDBC0402441880D64235308204AC"/>
                            </w:placeholder>
                            <w:group/>
                          </w:sdtPr>
                          <w:sdtEndPr>
                            <w:rPr>
                              <w:b w:val="0"/>
                              <w:bCs w:val="0"/>
                              <w:color w:val="auto"/>
                              <w:sz w:val="16"/>
                              <w:szCs w:val="16"/>
                            </w:rPr>
                          </w:sdtEndPr>
                          <w:sdtContent>
                            <w:sdt>
                              <w:sdtPr>
                                <w:rPr>
                                  <w:b/>
                                  <w:bCs/>
                                  <w:color w:val="751B68"/>
                                  <w:sz w:val="22"/>
                                  <w:szCs w:val="22"/>
                                </w:rPr>
                                <w:alias w:val="Onderdeel"/>
                                <w:tag w:val="Onderdeel"/>
                                <w:id w:val="288710724"/>
                                <w:placeholder>
                                  <w:docPart w:val="8396FDBC0402441880D64235308204AC"/>
                                </w:placeholder>
                              </w:sdtPr>
                              <w:sdtContent>
                                <w:p w14:paraId="70F7499C" w14:textId="77777777" w:rsidR="005F5A4D" w:rsidRPr="005F5A4D" w:rsidRDefault="005F5A4D" w:rsidP="00CE3A9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color w:val="751B68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751B68"/>
                                      <w:sz w:val="22"/>
                                      <w:szCs w:val="22"/>
                                    </w:rPr>
                                    <w:t>Onderdeel</w:t>
                                  </w:r>
                                </w:p>
                              </w:sdtContent>
                            </w:sdt>
                            <w:p w14:paraId="59CFCFEB" w14:textId="77777777" w:rsidR="006D07D7" w:rsidRPr="006D07D7" w:rsidRDefault="006D07D7" w:rsidP="006D07D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>Kamer A0.10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Science Park 904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1098 XH Amsterdam</w:t>
                              </w:r>
                            </w:p>
                            <w:p w14:paraId="14685A18" w14:textId="77777777" w:rsidR="00CE3A97" w:rsidRPr="00BC332C" w:rsidRDefault="00CE3A97" w:rsidP="00CE3A9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4303B">
                                <w:rPr>
                                  <w:sz w:val="16"/>
                                  <w:szCs w:val="16"/>
                                </w:rPr>
                                <w:t>Postbus 94214</w:t>
                              </w:r>
                              <w:r w:rsidRPr="0064303B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BC332C">
                                <w:rPr>
                                  <w:sz w:val="16"/>
                                  <w:szCs w:val="16"/>
                                </w:rPr>
                                <w:t>1090 GE Amsterdam</w:t>
                              </w:r>
                            </w:p>
                            <w:p w14:paraId="0254F788" w14:textId="77777777" w:rsidR="00CE3A97" w:rsidRPr="006D07D7" w:rsidRDefault="00CE3A97" w:rsidP="00CE3A9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 xml:space="preserve">T </w:t>
                              </w:r>
                              <w:r w:rsidR="006B7F8C" w:rsidRPr="006D07D7">
                                <w:rPr>
                                  <w:sz w:val="16"/>
                                  <w:szCs w:val="16"/>
                                </w:rPr>
                                <w:t>(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>020</w:t>
                              </w:r>
                              <w:r w:rsidR="006B7F8C" w:rsidRPr="006D07D7">
                                <w:rPr>
                                  <w:sz w:val="16"/>
                                  <w:szCs w:val="16"/>
                                </w:rPr>
                                <w:t>)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 xml:space="preserve"> 525 5878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sdt>
                                <w:sdtP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alias w:val="E-mailadres"/>
                                  <w:tag w:val="E-mailadres"/>
                                  <w:id w:val="316085655"/>
                                  <w:placeholder>
                                    <w:docPart w:val="8396FDBC0402441880D64235308204AC"/>
                                  </w:placeholder>
                                </w:sdtPr>
                                <w:sdtContent>
                                  <w:r w:rsidRPr="006D07D7">
                                    <w:rPr>
                                      <w:sz w:val="16"/>
                                      <w:szCs w:val="16"/>
                                    </w:rPr>
                                    <w:t>fnwi@studentenraad.nl</w:t>
                                  </w:r>
                                </w:sdtContent>
                              </w:sdt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studentenraad.nl/fnwi</w:t>
                              </w:r>
                            </w:p>
                          </w:sdtContent>
                        </w:sdt>
                        <w:p w14:paraId="10A8C159" w14:textId="77777777" w:rsidR="00CE3A97" w:rsidRPr="006D07D7" w:rsidRDefault="00CE3A97" w:rsidP="00CE3A9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57B2666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335.65pt;margin-top:-74.85pt;width:126.2pt;height:110.6pt;z-index:-251651072;visibility:visible;mso-wrap-style:square;mso-width-percent:0;mso-height-percent:20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" filled="f" stroked="f">
              <v:textbox style="mso-fit-shape-to-text:t">
                <w:txbxContent>
                  <w:sdt>
                    <w:sdtPr>
                      <w:rPr>
                        <w:b/>
                        <w:bCs/>
                        <w:color w:val="751B68"/>
                        <w:sz w:val="22"/>
                        <w:szCs w:val="22"/>
                      </w:rPr>
                      <w:id w:val="-767613735"/>
                      <w:lock w:val="contentLocked"/>
                      <w:placeholder>
                        <w:docPart w:val="8396FDBC0402441880D64235308204AC"/>
                      </w:placeholder>
                      <w:group/>
                    </w:sdtPr>
                    <w:sdtEndPr>
                      <w:rPr>
                        <w:b w:val="0"/>
                        <w:bCs w:val="0"/>
                        <w:color w:val="auto"/>
                        <w:sz w:val="16"/>
                        <w:szCs w:val="16"/>
                      </w:rPr>
                    </w:sdtEndPr>
                    <w:sdtContent>
                      <w:sdt>
                        <w:sdtPr>
                          <w:rPr>
                            <w:b/>
                            <w:bCs/>
                            <w:color w:val="751B68"/>
                            <w:sz w:val="22"/>
                            <w:szCs w:val="22"/>
                          </w:rPr>
                          <w:alias w:val="Onderdeel"/>
                          <w:tag w:val="Onderdeel"/>
                          <w:id w:val="288710724"/>
                          <w:placeholder>
                            <w:docPart w:val="8396FDBC0402441880D64235308204AC"/>
                          </w:placeholder>
                        </w:sdtPr>
                        <w:sdtContent>
                          <w:p w14:paraId="70F7499C" w14:textId="77777777" w:rsidR="005F5A4D" w:rsidRPr="005F5A4D" w:rsidRDefault="005F5A4D" w:rsidP="00CE3A97">
                            <w:pPr>
                              <w:jc w:val="right"/>
                              <w:rPr>
                                <w:b/>
                                <w:bCs/>
                                <w:color w:val="751B68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51B68"/>
                                <w:sz w:val="22"/>
                                <w:szCs w:val="22"/>
                              </w:rPr>
                              <w:t>Onderdeel</w:t>
                            </w:r>
                          </w:p>
                        </w:sdtContent>
                      </w:sdt>
                      <w:p w14:paraId="59CFCFEB" w14:textId="77777777" w:rsidR="006D07D7" w:rsidRPr="006D07D7" w:rsidRDefault="006D07D7" w:rsidP="006D07D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D07D7">
                          <w:rPr>
                            <w:sz w:val="16"/>
                            <w:szCs w:val="16"/>
                          </w:rPr>
                          <w:t>Kamer A0.10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Science Park 904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1098 XH Amsterdam</w:t>
                        </w:r>
                      </w:p>
                      <w:p w14:paraId="14685A18" w14:textId="77777777" w:rsidR="00CE3A97" w:rsidRPr="00BC332C" w:rsidRDefault="00CE3A97" w:rsidP="00CE3A9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4303B">
                          <w:rPr>
                            <w:sz w:val="16"/>
                            <w:szCs w:val="16"/>
                          </w:rPr>
                          <w:t>Postbus 94214</w:t>
                        </w:r>
                        <w:r w:rsidRPr="0064303B">
                          <w:rPr>
                            <w:sz w:val="16"/>
                            <w:szCs w:val="16"/>
                          </w:rPr>
                          <w:br/>
                        </w:r>
                        <w:r w:rsidRPr="00BC332C">
                          <w:rPr>
                            <w:sz w:val="16"/>
                            <w:szCs w:val="16"/>
                          </w:rPr>
                          <w:t>1090 GE Amsterdam</w:t>
                        </w:r>
                      </w:p>
                      <w:p w14:paraId="0254F788" w14:textId="77777777" w:rsidR="00CE3A97" w:rsidRPr="006D07D7" w:rsidRDefault="00CE3A97" w:rsidP="00CE3A9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D07D7">
                          <w:rPr>
                            <w:sz w:val="16"/>
                            <w:szCs w:val="16"/>
                          </w:rPr>
                          <w:t xml:space="preserve">T </w:t>
                        </w:r>
                        <w:r w:rsidR="006B7F8C" w:rsidRPr="006D07D7">
                          <w:rPr>
                            <w:sz w:val="16"/>
                            <w:szCs w:val="16"/>
                          </w:rPr>
                          <w:t>(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t>020</w:t>
                        </w:r>
                        <w:r w:rsidR="006B7F8C" w:rsidRPr="006D07D7">
                          <w:rPr>
                            <w:sz w:val="16"/>
                            <w:szCs w:val="16"/>
                          </w:rPr>
                          <w:t>)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t xml:space="preserve"> 525 5878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</w:r>
                        <w:sdt>
                          <w:sdtPr>
                            <w:rPr>
                              <w:sz w:val="16"/>
                              <w:szCs w:val="16"/>
                              <w:lang w:val="en-GB"/>
                            </w:rPr>
                            <w:alias w:val="E-mailadres"/>
                            <w:tag w:val="E-mailadres"/>
                            <w:id w:val="316085655"/>
                            <w:placeholder>
                              <w:docPart w:val="8396FDBC0402441880D64235308204AC"/>
                            </w:placeholder>
                          </w:sdtPr>
                          <w:sdtContent>
                            <w:r w:rsidRPr="006D07D7">
                              <w:rPr>
                                <w:sz w:val="16"/>
                                <w:szCs w:val="16"/>
                              </w:rPr>
                              <w:t>fnwi@studentenraad.nl</w:t>
                            </w:r>
                          </w:sdtContent>
                        </w:sdt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studentenraad.nl/fnwi</w:t>
                        </w:r>
                      </w:p>
                    </w:sdtContent>
                  </w:sdt>
                  <w:p w14:paraId="10A8C159" w14:textId="77777777" w:rsidR="00CE3A97" w:rsidRPr="006D07D7" w:rsidRDefault="00CE3A97" w:rsidP="00CE3A97"/>
                </w:txbxContent>
              </v:textbox>
              <w10:wrap type="tight" side="left" anchorx="margin" anchory="margin"/>
            </v:shape>
          </w:pict>
        </mc:Fallback>
      </mc:AlternateContent>
    </w:r>
    <w:r w:rsidR="000A4A28">
      <w:rPr>
        <w:noProof/>
      </w:rPr>
      <w:drawing>
        <wp:anchor distT="0" distB="0" distL="114300" distR="114300" simplePos="0" relativeHeight="251663360" behindDoc="0" locked="0" layoutInCell="1" allowOverlap="1" wp14:anchorId="71F36CBA" wp14:editId="229F078B">
          <wp:simplePos x="0" y="0"/>
          <wp:positionH relativeFrom="leftMargin">
            <wp:posOffset>190500</wp:posOffset>
          </wp:positionH>
          <wp:positionV relativeFrom="paragraph">
            <wp:posOffset>12700</wp:posOffset>
          </wp:positionV>
          <wp:extent cx="617220" cy="411480"/>
          <wp:effectExtent l="0" t="0" r="0" b="7620"/>
          <wp:wrapSquare wrapText="bothSides"/>
          <wp:docPr id="1238940723" name="Afbeelding 4" descr="Afbeelding met Lila, paars,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9112240" name="Afbeelding 4" descr="Afbeelding met Lila, paars,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33BB">
      <w:rPr>
        <w:noProof/>
      </w:rPr>
      <w:drawing>
        <wp:anchor distT="0" distB="0" distL="114300" distR="114300" simplePos="0" relativeHeight="251664384" behindDoc="0" locked="0" layoutInCell="1" allowOverlap="1" wp14:anchorId="49F12F98" wp14:editId="44BBBABA">
          <wp:simplePos x="0" y="0"/>
          <wp:positionH relativeFrom="margin">
            <wp:posOffset>-22225</wp:posOffset>
          </wp:positionH>
          <wp:positionV relativeFrom="paragraph">
            <wp:posOffset>-75565</wp:posOffset>
          </wp:positionV>
          <wp:extent cx="1868170" cy="861060"/>
          <wp:effectExtent l="0" t="0" r="0" b="0"/>
          <wp:wrapSquare wrapText="bothSides"/>
          <wp:docPr id="775771890" name="Afbeelding 5" descr="Facultaire Studentenraad, Faculteit der Natuurwetenschappen, Wiskunde en Informat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771890" name="Afbeelding 5" descr="Facultaire Studentenraad, Faculteit der Natuurwetenschappen, Wiskunde en Informat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6F5B80" w14:textId="77777777" w:rsidR="00CE3A97" w:rsidRDefault="00CE3A9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172"/>
    <w:multiLevelType w:val="hybridMultilevel"/>
    <w:tmpl w:val="0BF298DC"/>
    <w:lvl w:ilvl="0" w:tplc="882EAECA">
      <w:start w:val="109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66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9EE"/>
    <w:rsid w:val="000550B2"/>
    <w:rsid w:val="000A4A28"/>
    <w:rsid w:val="000E1AB3"/>
    <w:rsid w:val="00127C86"/>
    <w:rsid w:val="001727F5"/>
    <w:rsid w:val="001C0C30"/>
    <w:rsid w:val="0022524D"/>
    <w:rsid w:val="002333BB"/>
    <w:rsid w:val="002A1F17"/>
    <w:rsid w:val="004506CB"/>
    <w:rsid w:val="004E2D5B"/>
    <w:rsid w:val="00530092"/>
    <w:rsid w:val="005545C4"/>
    <w:rsid w:val="005A4F6D"/>
    <w:rsid w:val="005F5A4D"/>
    <w:rsid w:val="0064303B"/>
    <w:rsid w:val="006B0BE3"/>
    <w:rsid w:val="006B7F8C"/>
    <w:rsid w:val="006D07D7"/>
    <w:rsid w:val="00713746"/>
    <w:rsid w:val="00745A37"/>
    <w:rsid w:val="00773A72"/>
    <w:rsid w:val="007B3C4C"/>
    <w:rsid w:val="00807B3E"/>
    <w:rsid w:val="008A126D"/>
    <w:rsid w:val="008C3860"/>
    <w:rsid w:val="00907AA4"/>
    <w:rsid w:val="009261A2"/>
    <w:rsid w:val="009379EE"/>
    <w:rsid w:val="009C6A45"/>
    <w:rsid w:val="00A25EA1"/>
    <w:rsid w:val="00A27374"/>
    <w:rsid w:val="00A86812"/>
    <w:rsid w:val="00A923A6"/>
    <w:rsid w:val="00BA6A21"/>
    <w:rsid w:val="00BC332C"/>
    <w:rsid w:val="00C01AC0"/>
    <w:rsid w:val="00CA687B"/>
    <w:rsid w:val="00CE3A97"/>
    <w:rsid w:val="00E778F6"/>
    <w:rsid w:val="00F237FF"/>
    <w:rsid w:val="00FC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7BB20"/>
  <w15:chartTrackingRefBased/>
  <w15:docId w15:val="{79CCAA27-5E45-4C3D-B3A0-9AA0E8FD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3A97"/>
    <w:rPr>
      <w:rFonts w:ascii="Cambria" w:hAnsi="Cambria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4303B"/>
    <w:pPr>
      <w:outlineLvl w:val="0"/>
    </w:pPr>
    <w:rPr>
      <w:b/>
      <w:bCs/>
      <w:color w:val="751B68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F5A4D"/>
    <w:pPr>
      <w:outlineLvl w:val="1"/>
    </w:pPr>
    <w:rPr>
      <w:i/>
      <w:iCs/>
      <w:color w:val="751B68"/>
      <w:sz w:val="24"/>
      <w:szCs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550B2"/>
    <w:pPr>
      <w:outlineLvl w:val="2"/>
    </w:pPr>
    <w:rPr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A1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A1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A1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A1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A1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A1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4303B"/>
    <w:rPr>
      <w:rFonts w:ascii="Cambria" w:hAnsi="Cambria"/>
      <w:b/>
      <w:bCs/>
      <w:color w:val="751B68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5F5A4D"/>
    <w:rPr>
      <w:rFonts w:ascii="Cambria" w:hAnsi="Cambria"/>
      <w:i/>
      <w:iCs/>
      <w:color w:val="751B68"/>
      <w:sz w:val="24"/>
      <w:szCs w:val="24"/>
    </w:rPr>
  </w:style>
  <w:style w:type="character" w:customStyle="1" w:styleId="Kop3Char">
    <w:name w:val="Kop 3 Char"/>
    <w:basedOn w:val="Standaardalinea-lettertype"/>
    <w:link w:val="Kop3"/>
    <w:uiPriority w:val="9"/>
    <w:rsid w:val="000550B2"/>
    <w:rPr>
      <w:rFonts w:ascii="Cambria" w:hAnsi="Cambria"/>
      <w:b/>
      <w:bCs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A1F1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A1F1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A1F1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A1F1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A1F1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A1F1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A4A28"/>
    <w:pPr>
      <w:spacing w:line="240" w:lineRule="auto"/>
    </w:pPr>
    <w:rPr>
      <w:b/>
      <w:bCs/>
      <w:color w:val="751B6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A4A28"/>
    <w:rPr>
      <w:rFonts w:ascii="Cambria" w:hAnsi="Cambria"/>
      <w:b/>
      <w:bCs/>
      <w:color w:val="751B6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261A2"/>
    <w:pPr>
      <w:numPr>
        <w:ilvl w:val="1"/>
      </w:numPr>
    </w:pPr>
    <w:rPr>
      <w:rFonts w:eastAsiaTheme="majorEastAsia" w:cstheme="majorBidi"/>
      <w:color w:val="BA8DB3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261A2"/>
    <w:rPr>
      <w:rFonts w:ascii="Cambria" w:eastAsiaTheme="majorEastAsia" w:hAnsi="Cambria" w:cstheme="majorBidi"/>
      <w:color w:val="BA8DB3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A1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A1F1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A1F1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A1F1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A1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A1F1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A1F17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2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A1F17"/>
  </w:style>
  <w:style w:type="paragraph" w:styleId="Voettekst">
    <w:name w:val="footer"/>
    <w:basedOn w:val="Standaard"/>
    <w:link w:val="VoettekstChar"/>
    <w:uiPriority w:val="99"/>
    <w:unhideWhenUsed/>
    <w:rsid w:val="002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A1F17"/>
  </w:style>
  <w:style w:type="character" w:styleId="Tekstvantijdelijkeaanduiding">
    <w:name w:val="Placeholder Text"/>
    <w:basedOn w:val="Standaardalinea-lettertype"/>
    <w:uiPriority w:val="99"/>
    <w:semiHidden/>
    <w:rsid w:val="0064303B"/>
    <w:rPr>
      <w:color w:val="666666"/>
    </w:rPr>
  </w:style>
  <w:style w:type="table" w:styleId="Tabelraster">
    <w:name w:val="Table Grid"/>
    <w:basedOn w:val="Standaardtabel"/>
    <w:uiPriority w:val="39"/>
    <w:rsid w:val="00C01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bin\OneDrive%20-%20UvA\FSR%20FNWI\Sjablonen\Basi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96FDBC0402441880D64235308204A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3A318D8-78D7-4A83-9D8F-7E5511A3FAF3}"/>
      </w:docPartPr>
      <w:docPartBody>
        <w:p w:rsidR="00000000" w:rsidRDefault="00F74C35" w:rsidP="00F74C35">
          <w:pPr>
            <w:pStyle w:val="8396FDBC0402441880D64235308204AC"/>
          </w:pPr>
          <w:r w:rsidRPr="005728BE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C35"/>
    <w:rsid w:val="00803764"/>
    <w:rsid w:val="00907AA4"/>
    <w:rsid w:val="00F7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F74C35"/>
    <w:rPr>
      <w:color w:val="666666"/>
    </w:rPr>
  </w:style>
  <w:style w:type="paragraph" w:customStyle="1" w:styleId="249379CE444B4A6EBCECDDDCB144C402">
    <w:name w:val="249379CE444B4A6EBCECDDDCB144C402"/>
  </w:style>
  <w:style w:type="paragraph" w:customStyle="1" w:styleId="DF47F4BC072C470F8DE6564278BE94A8">
    <w:name w:val="DF47F4BC072C470F8DE6564278BE94A8"/>
    <w:rsid w:val="00F74C35"/>
  </w:style>
  <w:style w:type="paragraph" w:customStyle="1" w:styleId="BE4C64FE727D45FFA44D91766B320C6C">
    <w:name w:val="BE4C64FE727D45FFA44D91766B320C6C"/>
    <w:rsid w:val="00F74C35"/>
  </w:style>
  <w:style w:type="paragraph" w:customStyle="1" w:styleId="C232BE45FDED4CB29BB538E7A2F4C785">
    <w:name w:val="C232BE45FDED4CB29BB538E7A2F4C785"/>
    <w:rsid w:val="00F74C35"/>
  </w:style>
  <w:style w:type="paragraph" w:customStyle="1" w:styleId="0581A3D8921744808B8722A5CDE76362">
    <w:name w:val="0581A3D8921744808B8722A5CDE76362"/>
    <w:rsid w:val="00F74C35"/>
  </w:style>
  <w:style w:type="paragraph" w:customStyle="1" w:styleId="D60668716F67496DA9EC3A53211F63F2">
    <w:name w:val="D60668716F67496DA9EC3A53211F63F2"/>
    <w:rsid w:val="00F74C35"/>
  </w:style>
  <w:style w:type="paragraph" w:customStyle="1" w:styleId="01C65B2349174B7A968ECDB2C6F1EC40">
    <w:name w:val="01C65B2349174B7A968ECDB2C6F1EC40"/>
    <w:rsid w:val="00F74C35"/>
  </w:style>
  <w:style w:type="paragraph" w:customStyle="1" w:styleId="2559709E7D0B459798CB542D3557DBBD">
    <w:name w:val="2559709E7D0B459798CB542D3557DBBD"/>
    <w:rsid w:val="00F74C35"/>
  </w:style>
  <w:style w:type="paragraph" w:customStyle="1" w:styleId="8396FDBC0402441880D64235308204AC">
    <w:name w:val="8396FDBC0402441880D64235308204AC"/>
    <w:rsid w:val="00F74C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4F53E0E-8001-49CC-B678-A09ACA9FECB3}">
  <we:reference id="f1abd87f-a3ba-42fb-91d5-100000000000" version="1.0.0.6" store="EXCatalog" storeType="EXCatalog"/>
  <we:alternateReferences>
    <we:reference id="WA104380278" version="1.0.0.6" store="nl-NL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3" ma:contentTypeDescription="Een nieuw document maken." ma:contentTypeScope="" ma:versionID="30fc1c7238698187be462ce55dbaf30c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7d22eaa2248c65bacc01f3dbc015e469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C6A044-4820-43FF-856E-511C6BCC26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D6081D-CAEE-4508-967E-82E347D5B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32b6b-373c-4a95-b5b3-a4a2b40c221c"/>
    <ds:schemaRef ds:uri="bfc7e68f-a23c-4b8a-9072-d20b54c93a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9A084D-01A8-4542-9F92-CD394E07E98F}">
  <ds:schemaRefs>
    <ds:schemaRef ds:uri="http://schemas.microsoft.com/office/2006/metadata/properties"/>
    <ds:schemaRef ds:uri="http://schemas.microsoft.com/office/infopath/2007/PartnerControls"/>
    <ds:schemaRef ds:uri="ce532b6b-373c-4a95-b5b3-a4a2b40c221c"/>
    <ds:schemaRef ds:uri="bfc7e68f-a23c-4b8a-9072-d20b54c93aa2"/>
  </ds:schemaRefs>
</ds:datastoreItem>
</file>

<file path=customXml/itemProps4.xml><?xml version="1.0" encoding="utf-8"?>
<ds:datastoreItem xmlns:ds="http://schemas.openxmlformats.org/officeDocument/2006/customXml" ds:itemID="{6B7CB065-CE6C-4F26-B8C0-EBD6B58D3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Basis</Template>
  <TotalTime>0</TotalTime>
  <Pages>2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Wacanno</dc:creator>
  <cp:keywords/>
  <dc:description/>
  <cp:lastModifiedBy>Robin Wacanno</cp:lastModifiedBy>
  <cp:revision>2</cp:revision>
  <dcterms:created xsi:type="dcterms:W3CDTF">2025-05-19T14:18:00Z</dcterms:created>
  <dcterms:modified xsi:type="dcterms:W3CDTF">2025-05-19T14:45:00Z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  <property fmtid="{D5CDD505-2E9C-101B-9397-08002B2CF9AE}" pid="3" name="MediaServiceImageTags">
    <vt:lpwstr/>
  </property>
</Properties>
</file>