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3EED" w14:textId="77777777" w:rsidR="00BC332C" w:rsidRPr="0064303B" w:rsidRDefault="000A4A28" w:rsidP="000A4A28">
      <w:pPr>
        <w:pStyle w:val="Titel"/>
      </w:pPr>
      <w:r>
        <w:t>Titel</w:t>
      </w:r>
    </w:p>
    <w:p w14:paraId="6B14C211" w14:textId="77777777" w:rsidR="009261A2" w:rsidRPr="009261A2" w:rsidRDefault="000A4A28" w:rsidP="009261A2">
      <w:pPr>
        <w:pStyle w:val="Ondertitel"/>
      </w:pPr>
      <w:r>
        <w:t>Ondertitel</w:t>
      </w:r>
    </w:p>
    <w:p w14:paraId="1665FA51" w14:textId="77777777" w:rsidR="00BC332C" w:rsidRPr="0064303B" w:rsidRDefault="00BC332C" w:rsidP="0064303B">
      <w:pPr>
        <w:pStyle w:val="Kop1"/>
      </w:pPr>
      <w:r w:rsidRPr="0064303B">
        <w:t>Kop 1</w:t>
      </w:r>
    </w:p>
    <w:p w14:paraId="6140BDE1" w14:textId="77777777" w:rsidR="00BC332C" w:rsidRDefault="00BC332C" w:rsidP="005F5A4D">
      <w:pPr>
        <w:pStyle w:val="Kop2"/>
      </w:pPr>
      <w:r w:rsidRPr="005F5A4D">
        <w:t>Kop 2</w:t>
      </w:r>
    </w:p>
    <w:p w14:paraId="0BC15362" w14:textId="77777777" w:rsidR="000550B2" w:rsidRPr="000550B2" w:rsidRDefault="000550B2" w:rsidP="000550B2">
      <w:pPr>
        <w:pStyle w:val="Kop3"/>
      </w:pPr>
      <w:r w:rsidRPr="000550B2">
        <w:t>Kop 3</w:t>
      </w:r>
    </w:p>
    <w:p w14:paraId="12A886A2" w14:textId="77777777" w:rsidR="001727F5" w:rsidRDefault="00BC332C" w:rsidP="00BC332C">
      <w:r w:rsidRPr="00BC332C">
        <w:t>Tekst</w:t>
      </w:r>
    </w:p>
    <w:p w14:paraId="6641B8E2" w14:textId="77777777" w:rsidR="00CE3A97" w:rsidRDefault="0064303B" w:rsidP="0064303B">
      <w:pPr>
        <w:pStyle w:val="Lijstalinea"/>
        <w:numPr>
          <w:ilvl w:val="0"/>
          <w:numId w:val="1"/>
        </w:numPr>
      </w:pPr>
      <w:r>
        <w:t>Lijst</w:t>
      </w:r>
    </w:p>
    <w:p w14:paraId="025EB39C" w14:textId="77777777" w:rsidR="00CE3A97" w:rsidRDefault="00CE3A97">
      <w:r>
        <w:br w:type="page"/>
      </w:r>
    </w:p>
    <w:p w14:paraId="061D24AB" w14:textId="77777777" w:rsidR="0064303B" w:rsidRPr="00BC332C" w:rsidRDefault="0064303B" w:rsidP="00CE3A97">
      <w:pPr>
        <w:pStyle w:val="Lijstalinea"/>
      </w:pPr>
    </w:p>
    <w:sectPr w:rsidR="0064303B" w:rsidRPr="00BC332C" w:rsidSect="009261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2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DD85D" w14:textId="77777777" w:rsidR="00E20D93" w:rsidRDefault="00E20D93" w:rsidP="00BC332C">
      <w:r>
        <w:separator/>
      </w:r>
    </w:p>
  </w:endnote>
  <w:endnote w:type="continuationSeparator" w:id="0">
    <w:p w14:paraId="547F3C84" w14:textId="77777777" w:rsidR="00E20D93" w:rsidRDefault="00E20D93" w:rsidP="00BC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341729"/>
      <w:docPartObj>
        <w:docPartGallery w:val="Page Numbers (Bottom of Page)"/>
        <w:docPartUnique/>
      </w:docPartObj>
    </w:sdtPr>
    <w:sdtEndPr/>
    <w:sdtContent>
      <w:sdt>
        <w:sdtPr>
          <w:id w:val="99075894"/>
          <w:docPartObj>
            <w:docPartGallery w:val="Page Numbers (Top of Page)"/>
            <w:docPartUnique/>
          </w:docPartObj>
        </w:sdtPr>
        <w:sdtEndPr/>
        <w:sdtContent>
          <w:p w14:paraId="03FA5A94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7055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5D290B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8AD1" w14:textId="77777777" w:rsidR="00E20D93" w:rsidRDefault="00E20D93" w:rsidP="00BC332C">
      <w:r>
        <w:separator/>
      </w:r>
    </w:p>
  </w:footnote>
  <w:footnote w:type="continuationSeparator" w:id="0">
    <w:p w14:paraId="563725CD" w14:textId="77777777" w:rsidR="00E20D93" w:rsidRDefault="00E20D93" w:rsidP="00BC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77F57" w14:textId="77777777" w:rsidR="00CE3A97" w:rsidRDefault="00CE3A97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EA6E7CC" wp14:editId="14176BEE">
          <wp:simplePos x="0" y="0"/>
          <wp:positionH relativeFrom="column">
            <wp:posOffset>-466383</wp:posOffset>
          </wp:positionH>
          <wp:positionV relativeFrom="paragraph">
            <wp:posOffset>1270</wp:posOffset>
          </wp:positionV>
          <wp:extent cx="1525270" cy="304800"/>
          <wp:effectExtent l="0" t="0" r="0" b="0"/>
          <wp:wrapSquare wrapText="bothSides"/>
          <wp:docPr id="40480266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A565" w14:textId="77777777" w:rsidR="00CE3A97" w:rsidRDefault="004E2D5B" w:rsidP="00CE3A97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19455D0" wp14:editId="12ACE9ED">
              <wp:simplePos x="0" y="0"/>
              <wp:positionH relativeFrom="margin">
                <wp:posOffset>4262755</wp:posOffset>
              </wp:positionH>
              <wp:positionV relativeFrom="margin">
                <wp:posOffset>-950595</wp:posOffset>
              </wp:positionV>
              <wp:extent cx="1602740" cy="1404620"/>
              <wp:effectExtent l="0" t="0" r="0" b="0"/>
              <wp:wrapTight wrapText="left">
                <wp:wrapPolygon edited="0">
                  <wp:start x="770" y="0"/>
                  <wp:lineTo x="770" y="21260"/>
                  <wp:lineTo x="20796" y="21260"/>
                  <wp:lineTo x="20796" y="0"/>
                  <wp:lineTo x="770" y="0"/>
                </wp:wrapPolygon>
              </wp:wrapTight>
              <wp:docPr id="99557655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751B68"/>
                              <w:sz w:val="22"/>
                              <w:szCs w:val="22"/>
                            </w:rPr>
                            <w:id w:val="-767613735"/>
                            <w:lock w:val="contentLocked"/>
                            <w:placeholder>
                              <w:docPart w:val="CB9330C5A5E642BF9C1AE928655D67BD"/>
                            </w:placeholder>
                            <w:group/>
                          </w:sdtPr>
                          <w:sdtEndPr>
                            <w:rPr>
                              <w:b w:val="0"/>
                              <w:bCs w:val="0"/>
                              <w:color w:val="auto"/>
                              <w:sz w:val="16"/>
                              <w:szCs w:val="16"/>
                            </w:rPr>
                          </w:sdtEndPr>
                          <w:sdtContent>
                            <w:sdt>
                              <w:sdtPr>
                                <w:rPr>
                                  <w:b/>
                                  <w:bCs/>
                                  <w:color w:val="751B68"/>
                                  <w:sz w:val="22"/>
                                  <w:szCs w:val="22"/>
                                </w:rPr>
                                <w:alias w:val="Onderdeel"/>
                                <w:tag w:val="Onderdeel"/>
                                <w:id w:val="288710724"/>
                                <w:placeholder>
                                  <w:docPart w:val="CB9330C5A5E642BF9C1AE928655D67BD"/>
                                </w:placeholder>
                              </w:sdtPr>
                              <w:sdtEndPr/>
                              <w:sdtContent>
                                <w:p w14:paraId="2C692EF7" w14:textId="77777777" w:rsidR="005F5A4D" w:rsidRPr="005F5A4D" w:rsidRDefault="005F5A4D" w:rsidP="00CE3A9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  <w:t>Onderdeel</w:t>
                                  </w:r>
                                </w:p>
                              </w:sdtContent>
                            </w:sdt>
                            <w:p w14:paraId="5A3B7F90" w14:textId="77777777" w:rsidR="006D07D7" w:rsidRPr="006D07D7" w:rsidRDefault="006D07D7" w:rsidP="006D07D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Kamer A0.10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Science Park 904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1098 XH Amsterdam</w:t>
                              </w:r>
                            </w:p>
                            <w:p w14:paraId="37999C3E" w14:textId="77777777" w:rsidR="00CE3A97" w:rsidRPr="00BC332C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t>Postbus 94214</w:t>
                              </w: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BC332C">
                                <w:rPr>
                                  <w:sz w:val="16"/>
                                  <w:szCs w:val="16"/>
                                </w:rPr>
                                <w:t>1090 GE Amsterdam</w:t>
                              </w:r>
                            </w:p>
                            <w:p w14:paraId="1B0BC3B4" w14:textId="77777777" w:rsidR="00CE3A97" w:rsidRPr="006D07D7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T 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020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 525 5878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alias w:val="E-mailadres"/>
                                  <w:tag w:val="E-mailadres"/>
                                  <w:id w:val="316085655"/>
                                  <w:placeholder>
                                    <w:docPart w:val="CB9330C5A5E642BF9C1AE928655D67BD"/>
                                  </w:placeholder>
                                </w:sdtPr>
                                <w:sdtEndPr/>
                                <w:sdtContent>
                                  <w:r w:rsidRPr="006D07D7">
                                    <w:rPr>
                                      <w:sz w:val="16"/>
                                      <w:szCs w:val="16"/>
                                    </w:rPr>
                                    <w:t>fnwi@studentenraad.nl</w:t>
                                  </w:r>
                                </w:sdtContent>
                              </w:sdt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studentenraad.nl/fnwi</w:t>
                              </w:r>
                            </w:p>
                          </w:sdtContent>
                        </w:sdt>
                        <w:p w14:paraId="2D5F8751" w14:textId="77777777" w:rsidR="00CE3A97" w:rsidRPr="006D07D7" w:rsidRDefault="00CE3A97" w:rsidP="00CE3A9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19455D0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35.65pt;margin-top:-74.85pt;width:126.2pt;height:110.6pt;z-index:-251651072;visibility:visible;mso-wrap-style:square;mso-width-percent:0;mso-height-percent:20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" filled="f" stroked="f">
              <v:textbox style="mso-fit-shape-to-text:t">
                <w:txbxContent>
                  <w:sdt>
                    <w:sdtPr>
                      <w:rPr>
                        <w:b/>
                        <w:bCs/>
                        <w:color w:val="751B68"/>
                        <w:sz w:val="22"/>
                        <w:szCs w:val="22"/>
                      </w:rPr>
                      <w:id w:val="-767613735"/>
                      <w:lock w:val="contentLocked"/>
                      <w:placeholder>
                        <w:docPart w:val="CB9330C5A5E642BF9C1AE928655D67BD"/>
                      </w:placeholder>
                      <w:group/>
                    </w:sdtPr>
                    <w:sdtEndPr>
                      <w:rPr>
                        <w:b w:val="0"/>
                        <w:bCs w:val="0"/>
                        <w:color w:val="auto"/>
                        <w:sz w:val="16"/>
                        <w:szCs w:val="16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751B68"/>
                            <w:sz w:val="22"/>
                            <w:szCs w:val="22"/>
                          </w:rPr>
                          <w:alias w:val="Onderdeel"/>
                          <w:tag w:val="Onderdeel"/>
                          <w:id w:val="288710724"/>
                          <w:placeholder>
                            <w:docPart w:val="CB9330C5A5E642BF9C1AE928655D67BD"/>
                          </w:placeholder>
                        </w:sdtPr>
                        <w:sdtEndPr/>
                        <w:sdtContent>
                          <w:p w14:paraId="2C692EF7" w14:textId="77777777" w:rsidR="005F5A4D" w:rsidRPr="005F5A4D" w:rsidRDefault="005F5A4D" w:rsidP="00CE3A97">
                            <w:pPr>
                              <w:jc w:val="right"/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  <w:t>Onderdeel</w:t>
                            </w:r>
                          </w:p>
                        </w:sdtContent>
                      </w:sdt>
                      <w:p w14:paraId="5A3B7F90" w14:textId="77777777" w:rsidR="006D07D7" w:rsidRPr="006D07D7" w:rsidRDefault="006D07D7" w:rsidP="006D07D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>Kamer A0.10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Science Park 904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1098 XH Amsterdam</w:t>
                        </w:r>
                      </w:p>
                      <w:p w14:paraId="37999C3E" w14:textId="77777777" w:rsidR="00CE3A97" w:rsidRPr="00BC332C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4303B">
                          <w:rPr>
                            <w:sz w:val="16"/>
                            <w:szCs w:val="16"/>
                          </w:rPr>
                          <w:t>Postbus 94214</w:t>
                        </w:r>
                        <w:r w:rsidRPr="0064303B">
                          <w:rPr>
                            <w:sz w:val="16"/>
                            <w:szCs w:val="16"/>
                          </w:rPr>
                          <w:br/>
                        </w:r>
                        <w:r w:rsidRPr="00BC332C">
                          <w:rPr>
                            <w:sz w:val="16"/>
                            <w:szCs w:val="16"/>
                          </w:rPr>
                          <w:t>1090 GE Amsterdam</w:t>
                        </w:r>
                      </w:p>
                      <w:p w14:paraId="1B0BC3B4" w14:textId="77777777" w:rsidR="00CE3A97" w:rsidRPr="006D07D7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 xml:space="preserve">T 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(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>020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)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 xml:space="preserve"> 525 5878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</w:r>
                        <w:sdt>
                          <w:sdtPr>
                            <w:rPr>
                              <w:sz w:val="16"/>
                              <w:szCs w:val="16"/>
                              <w:lang w:val="en-GB"/>
                            </w:rPr>
                            <w:alias w:val="E-mailadres"/>
                            <w:tag w:val="E-mailadres"/>
                            <w:id w:val="316085655"/>
                            <w:placeholder>
                              <w:docPart w:val="CB9330C5A5E642BF9C1AE928655D67BD"/>
                            </w:placeholder>
                          </w:sdtPr>
                          <w:sdtEndPr/>
                          <w:sdtContent>
                            <w:r w:rsidRPr="006D07D7">
                              <w:rPr>
                                <w:sz w:val="16"/>
                                <w:szCs w:val="16"/>
                              </w:rPr>
                              <w:t>fnwi@studentenraad.nl</w:t>
                            </w:r>
                          </w:sdtContent>
                        </w:sdt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studentenraad.nl/fnwi</w:t>
                        </w:r>
                      </w:p>
                    </w:sdtContent>
                  </w:sdt>
                  <w:p w14:paraId="2D5F8751" w14:textId="77777777" w:rsidR="00CE3A97" w:rsidRPr="006D07D7" w:rsidRDefault="00CE3A97" w:rsidP="00CE3A97"/>
                </w:txbxContent>
              </v:textbox>
              <w10:wrap type="tight" side="left" anchorx="margin" anchory="margin"/>
            </v:shape>
          </w:pict>
        </mc:Fallback>
      </mc:AlternateContent>
    </w:r>
    <w:r w:rsidR="000A4A28">
      <w:rPr>
        <w:noProof/>
      </w:rPr>
      <w:drawing>
        <wp:anchor distT="0" distB="0" distL="114300" distR="114300" simplePos="0" relativeHeight="251663360" behindDoc="0" locked="0" layoutInCell="1" allowOverlap="1" wp14:anchorId="0E96E904" wp14:editId="4E75EF9B">
          <wp:simplePos x="0" y="0"/>
          <wp:positionH relativeFrom="leftMargin">
            <wp:posOffset>190500</wp:posOffset>
          </wp:positionH>
          <wp:positionV relativeFrom="paragraph">
            <wp:posOffset>12700</wp:posOffset>
          </wp:positionV>
          <wp:extent cx="617220" cy="411480"/>
          <wp:effectExtent l="0" t="0" r="0" b="7620"/>
          <wp:wrapSquare wrapText="bothSides"/>
          <wp:docPr id="1238940723" name="Afbeelding 4" descr="Afbeelding met Lila, paars,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112240" name="Afbeelding 4" descr="Afbeelding met Lila, paars,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3BB">
      <w:rPr>
        <w:noProof/>
      </w:rPr>
      <w:drawing>
        <wp:anchor distT="0" distB="0" distL="114300" distR="114300" simplePos="0" relativeHeight="251664384" behindDoc="0" locked="0" layoutInCell="1" allowOverlap="1" wp14:anchorId="1D75ED25" wp14:editId="50176421">
          <wp:simplePos x="0" y="0"/>
          <wp:positionH relativeFrom="margin">
            <wp:posOffset>-22225</wp:posOffset>
          </wp:positionH>
          <wp:positionV relativeFrom="paragraph">
            <wp:posOffset>-75565</wp:posOffset>
          </wp:positionV>
          <wp:extent cx="1868170" cy="861060"/>
          <wp:effectExtent l="0" t="0" r="0" b="0"/>
          <wp:wrapSquare wrapText="bothSides"/>
          <wp:docPr id="775771890" name="Afbeelding 5" descr="Facultaire Studentenraad, Faculteit der Natuurwetenschappen, Wiskunde en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71890" name="Afbeelding 5" descr="Facultaire Studentenraad, Faculteit der Natuurwetenschappen, Wiskunde en Informat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4AE66A" w14:textId="77777777" w:rsidR="00CE3A97" w:rsidRDefault="00CE3A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172"/>
    <w:multiLevelType w:val="hybridMultilevel"/>
    <w:tmpl w:val="0BF298DC"/>
    <w:lvl w:ilvl="0" w:tplc="882EAECA">
      <w:start w:val="109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66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93"/>
    <w:rsid w:val="000550B2"/>
    <w:rsid w:val="000A4A28"/>
    <w:rsid w:val="000E1AB3"/>
    <w:rsid w:val="00127C86"/>
    <w:rsid w:val="001727F5"/>
    <w:rsid w:val="001C0C30"/>
    <w:rsid w:val="0022524D"/>
    <w:rsid w:val="002333BB"/>
    <w:rsid w:val="002A1F17"/>
    <w:rsid w:val="004506CB"/>
    <w:rsid w:val="004E2D5B"/>
    <w:rsid w:val="00530092"/>
    <w:rsid w:val="005545C4"/>
    <w:rsid w:val="005A4F6D"/>
    <w:rsid w:val="005F5A4D"/>
    <w:rsid w:val="0064303B"/>
    <w:rsid w:val="006B0BE3"/>
    <w:rsid w:val="006B7F8C"/>
    <w:rsid w:val="006D07D7"/>
    <w:rsid w:val="00713746"/>
    <w:rsid w:val="00745A37"/>
    <w:rsid w:val="00773A72"/>
    <w:rsid w:val="00807B3E"/>
    <w:rsid w:val="008A126D"/>
    <w:rsid w:val="008C3860"/>
    <w:rsid w:val="009261A2"/>
    <w:rsid w:val="009C6A45"/>
    <w:rsid w:val="00A24E57"/>
    <w:rsid w:val="00A25EA1"/>
    <w:rsid w:val="00A27374"/>
    <w:rsid w:val="00A86812"/>
    <w:rsid w:val="00A923A6"/>
    <w:rsid w:val="00BA6A21"/>
    <w:rsid w:val="00BC332C"/>
    <w:rsid w:val="00CA687B"/>
    <w:rsid w:val="00CE3A97"/>
    <w:rsid w:val="00E20D93"/>
    <w:rsid w:val="00E778F6"/>
    <w:rsid w:val="00F237FF"/>
    <w:rsid w:val="00FC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3FBEB"/>
  <w15:chartTrackingRefBased/>
  <w15:docId w15:val="{ED5FCE83-7347-41BA-81CB-205B194D6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3A97"/>
    <w:rPr>
      <w:rFonts w:ascii="Cambria" w:hAnsi="Cambr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4303B"/>
    <w:pPr>
      <w:outlineLvl w:val="0"/>
    </w:pPr>
    <w:rPr>
      <w:b/>
      <w:bCs/>
      <w:color w:val="751B68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A4D"/>
    <w:pPr>
      <w:outlineLvl w:val="1"/>
    </w:pPr>
    <w:rPr>
      <w:i/>
      <w:iCs/>
      <w:color w:val="751B68"/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550B2"/>
    <w:pPr>
      <w:outlineLvl w:val="2"/>
    </w:pPr>
    <w:rPr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A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A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A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03B"/>
    <w:rPr>
      <w:rFonts w:ascii="Cambria" w:hAnsi="Cambria"/>
      <w:b/>
      <w:bCs/>
      <w:color w:val="751B68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A4D"/>
    <w:rPr>
      <w:rFonts w:ascii="Cambria" w:hAnsi="Cambria"/>
      <w:i/>
      <w:iCs/>
      <w:color w:val="751B68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0550B2"/>
    <w:rPr>
      <w:rFonts w:ascii="Cambria" w:hAnsi="Cambria"/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A1F1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1F1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A1F1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1F1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1F1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1F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A4A28"/>
    <w:pPr>
      <w:spacing w:line="240" w:lineRule="auto"/>
    </w:pPr>
    <w:rPr>
      <w:b/>
      <w:bCs/>
      <w:color w:val="751B6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4A28"/>
    <w:rPr>
      <w:rFonts w:ascii="Cambria" w:hAnsi="Cambria"/>
      <w:b/>
      <w:bCs/>
      <w:color w:val="751B6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61A2"/>
    <w:pPr>
      <w:numPr>
        <w:ilvl w:val="1"/>
      </w:numPr>
    </w:pPr>
    <w:rPr>
      <w:rFonts w:eastAsiaTheme="majorEastAsia" w:cstheme="majorBidi"/>
      <w:color w:val="BA8DB3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61A2"/>
    <w:rPr>
      <w:rFonts w:ascii="Cambria" w:eastAsiaTheme="majorEastAsia" w:hAnsi="Cambria" w:cstheme="majorBidi"/>
      <w:color w:val="BA8DB3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A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A1F1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A1F1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A1F1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A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A1F1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A1F1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1F17"/>
  </w:style>
  <w:style w:type="paragraph" w:styleId="Voettekst">
    <w:name w:val="footer"/>
    <w:basedOn w:val="Standaard"/>
    <w:link w:val="Voet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1F17"/>
  </w:style>
  <w:style w:type="character" w:styleId="Tekstvantijdelijkeaanduiding">
    <w:name w:val="Placeholder Text"/>
    <w:basedOn w:val="Standaardalinea-lettertype"/>
    <w:uiPriority w:val="99"/>
    <w:semiHidden/>
    <w:rsid w:val="0064303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in\OneDrive%20-%20UvA\FSR%20FNWI\Sjablonen\Bas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9330C5A5E642BF9C1AE928655D67B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50BD1B-4322-4C27-9632-D0EFD07BA409}"/>
      </w:docPartPr>
      <w:docPartBody>
        <w:p w:rsidR="0035265C" w:rsidRDefault="0035265C">
          <w:pPr>
            <w:pStyle w:val="CB9330C5A5E642BF9C1AE928655D67BD"/>
          </w:pPr>
          <w:r w:rsidRPr="005728BE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5C"/>
    <w:rsid w:val="0035265C"/>
    <w:rsid w:val="00A2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CB9330C5A5E642BF9C1AE928655D67BD">
    <w:name w:val="CB9330C5A5E642BF9C1AE928655D67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F53E0E-8001-49CC-B678-A09ACA9FECB3}">
  <we:reference id="f1abd87f-a3ba-42fb-91d5-100000000000" version="1.0.0.6" store="EXCatalog" storeType="EXCatalog"/>
  <we:alternateReferences>
    <we:reference id="WA104380278" version="1.0.0.6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3" ma:contentTypeDescription="Een nieuw document maken." ma:contentTypeScope="" ma:versionID="30fc1c7238698187be462ce55dbaf30c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7d22eaa2248c65bacc01f3dbc015e469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C6A044-4820-43FF-856E-511C6BCC2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6081D-CAEE-4508-967E-82E347D5B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32b6b-373c-4a95-b5b3-a4a2b40c221c"/>
    <ds:schemaRef ds:uri="bfc7e68f-a23c-4b8a-9072-d20b54c93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9A084D-01A8-4542-9F92-CD394E07E98F}">
  <ds:schemaRefs>
    <ds:schemaRef ds:uri="http://schemas.microsoft.com/office/2006/metadata/properties"/>
    <ds:schemaRef ds:uri="http://schemas.microsoft.com/office/infopath/2007/PartnerControls"/>
    <ds:schemaRef ds:uri="ce532b6b-373c-4a95-b5b3-a4a2b40c221c"/>
    <ds:schemaRef ds:uri="bfc7e68f-a23c-4b8a-9072-d20b54c93aa2"/>
  </ds:schemaRefs>
</ds:datastoreItem>
</file>

<file path=customXml/itemProps4.xml><?xml version="1.0" encoding="utf-8"?>
<ds:datastoreItem xmlns:ds="http://schemas.openxmlformats.org/officeDocument/2006/customXml" ds:itemID="{6B7CB065-CE6C-4F26-B8C0-EBD6B58D3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Basis</Template>
  <TotalTime>0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1</cp:revision>
  <dcterms:created xsi:type="dcterms:W3CDTF">2025-05-19T14:15:00Z</dcterms:created>
  <dcterms:modified xsi:type="dcterms:W3CDTF">2025-05-19T14:16:00Z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  <property fmtid="{D5CDD505-2E9C-101B-9397-08002B2CF9AE}" pid="3" name="MediaServiceImageTags">
    <vt:lpwstr/>
  </property>
</Properties>
</file>