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ECF09" w14:textId="4D2E29B5" w:rsidR="00FB5B6B" w:rsidRDefault="0000752D" w:rsidP="0000752D">
      <w:pPr>
        <w:pStyle w:val="Titel"/>
      </w:pPr>
      <w:r>
        <w:t>Titel</w:t>
      </w:r>
    </w:p>
    <w:p w14:paraId="6E262735" w14:textId="77777777" w:rsidR="00145623" w:rsidRDefault="00145623" w:rsidP="00FB5B6B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3259"/>
        <w:gridCol w:w="1986"/>
        <w:gridCol w:w="2546"/>
      </w:tblGrid>
      <w:tr w:rsidR="00FB5B6B" w14:paraId="527CCA0C" w14:textId="77777777" w:rsidTr="00B20334">
        <w:tc>
          <w:tcPr>
            <w:tcW w:w="12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64026441" w14:textId="3781506D" w:rsidR="00FB5B6B" w:rsidRPr="0000752D" w:rsidRDefault="0000752D" w:rsidP="00FB5B6B">
            <w:pPr>
              <w:rPr>
                <w:b/>
                <w:bCs/>
              </w:rPr>
            </w:pPr>
            <w:r>
              <w:rPr>
                <w:b/>
                <w:bCs/>
              </w:rPr>
              <w:t>Datum PV:</w:t>
            </w:r>
          </w:p>
        </w:tc>
        <w:tc>
          <w:tcPr>
            <w:tcW w:w="32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4ACD10D7" w14:textId="3885FBC7" w:rsidR="00FB5B6B" w:rsidRPr="00AA05E6" w:rsidRDefault="00910BFF" w:rsidP="00FB5B6B">
            <w:pPr>
              <w:rPr>
                <w:i/>
                <w:iCs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9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380BF248" w14:textId="572B13DA" w:rsidR="00FB5B6B" w:rsidRPr="00AA05E6" w:rsidRDefault="00AA05E6" w:rsidP="00FB5B6B">
            <w:pPr>
              <w:rPr>
                <w:b/>
                <w:bCs/>
              </w:rPr>
            </w:pPr>
            <w:r>
              <w:rPr>
                <w:b/>
                <w:bCs/>
              </w:rPr>
              <w:t>Indiener:</w:t>
            </w:r>
          </w:p>
        </w:tc>
        <w:tc>
          <w:tcPr>
            <w:tcW w:w="254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3D5A7665" w14:textId="6A6977EC" w:rsidR="00FB5B6B" w:rsidRPr="00B20334" w:rsidRDefault="00B20334" w:rsidP="00FB5B6B">
            <w:pPr>
              <w:rPr>
                <w:i/>
                <w:iCs/>
              </w:rPr>
            </w:pPr>
            <w:r>
              <w:rPr>
                <w:i/>
                <w:iCs/>
              </w:rPr>
              <w:t>…</w:t>
            </w:r>
          </w:p>
        </w:tc>
      </w:tr>
      <w:tr w:rsidR="00B20334" w14:paraId="43FCA57E" w14:textId="77777777" w:rsidTr="00B20334">
        <w:tc>
          <w:tcPr>
            <w:tcW w:w="12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18600188" w14:textId="023DC57D" w:rsidR="00B20334" w:rsidRPr="0000752D" w:rsidRDefault="00B20334" w:rsidP="00FB5B6B">
            <w:pPr>
              <w:rPr>
                <w:b/>
                <w:bCs/>
              </w:rPr>
            </w:pPr>
            <w:r w:rsidRPr="0000752D">
              <w:rPr>
                <w:b/>
                <w:bCs/>
              </w:rPr>
              <w:t>Bijlage:</w:t>
            </w:r>
          </w:p>
        </w:tc>
        <w:tc>
          <w:tcPr>
            <w:tcW w:w="32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362789B6" w14:textId="7AA6038E" w:rsidR="00B20334" w:rsidRPr="00AA05E6" w:rsidRDefault="00910BFF" w:rsidP="00FB5B6B">
            <w:pPr>
              <w:rPr>
                <w:i/>
                <w:iCs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9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25DAD3A6" w14:textId="1171FC4E" w:rsidR="00B20334" w:rsidRPr="00B20334" w:rsidRDefault="00B20334" w:rsidP="00FB5B6B">
            <w:pPr>
              <w:rPr>
                <w:b/>
                <w:bCs/>
              </w:rPr>
            </w:pPr>
            <w:r w:rsidRPr="00B20334">
              <w:rPr>
                <w:b/>
                <w:bCs/>
              </w:rPr>
              <w:t>Eerder behandeld:</w:t>
            </w:r>
          </w:p>
        </w:tc>
        <w:tc>
          <w:tcPr>
            <w:tcW w:w="2546" w:type="dxa"/>
            <w:vMerge w:val="restart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6F65A8D" w14:textId="53AEEBA0" w:rsidR="00B20334" w:rsidRPr="00B20334" w:rsidRDefault="00B20334" w:rsidP="00FB5B6B">
            <w:pPr>
              <w:rPr>
                <w:i/>
                <w:iCs/>
              </w:rPr>
            </w:pPr>
            <w:r>
              <w:rPr>
                <w:i/>
                <w:iCs/>
              </w:rPr>
              <w:t>…</w:t>
            </w:r>
          </w:p>
        </w:tc>
      </w:tr>
      <w:tr w:rsidR="00B20334" w14:paraId="7DE78743" w14:textId="77777777" w:rsidTr="00B20334">
        <w:tc>
          <w:tcPr>
            <w:tcW w:w="127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4E65BD8C" w14:textId="4F801E5B" w:rsidR="00B20334" w:rsidRPr="0000752D" w:rsidRDefault="00B20334" w:rsidP="00FB5B6B">
            <w:pPr>
              <w:rPr>
                <w:b/>
                <w:bCs/>
              </w:rPr>
            </w:pPr>
            <w:r w:rsidRPr="0000752D">
              <w:rPr>
                <w:b/>
                <w:bCs/>
              </w:rPr>
              <w:t>BOB-fase:</w:t>
            </w:r>
          </w:p>
        </w:tc>
        <w:tc>
          <w:tcPr>
            <w:tcW w:w="325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3025777B" w14:textId="4E919977" w:rsidR="00B20334" w:rsidRPr="00AA05E6" w:rsidRDefault="00B20334" w:rsidP="00FB5B6B">
            <w:pPr>
              <w:rPr>
                <w:i/>
                <w:iCs/>
              </w:rPr>
            </w:pPr>
            <w:r>
              <w:rPr>
                <w:i/>
                <w:iCs/>
              </w:rPr>
              <w:t>…</w:t>
            </w:r>
          </w:p>
        </w:tc>
        <w:tc>
          <w:tcPr>
            <w:tcW w:w="1986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2865786F" w14:textId="77777777" w:rsidR="00B20334" w:rsidRDefault="00B20334" w:rsidP="00FB5B6B"/>
        </w:tc>
        <w:tc>
          <w:tcPr>
            <w:tcW w:w="2546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14:paraId="57CA107E" w14:textId="77777777" w:rsidR="00B20334" w:rsidRDefault="00B20334" w:rsidP="00FB5B6B"/>
        </w:tc>
      </w:tr>
    </w:tbl>
    <w:p w14:paraId="17763F6C" w14:textId="77777777" w:rsidR="00FB5B6B" w:rsidRPr="00FB5B6B" w:rsidRDefault="00FB5B6B" w:rsidP="00FB5B6B"/>
    <w:p w14:paraId="27A314BA" w14:textId="5C83FBF7" w:rsidR="006B25C0" w:rsidRDefault="006B25C0" w:rsidP="006B25C0">
      <w:pPr>
        <w:pStyle w:val="Kop1"/>
      </w:pPr>
      <w:r>
        <w:t>Inleiding</w:t>
      </w:r>
    </w:p>
    <w:p w14:paraId="365EF684" w14:textId="12C90875" w:rsidR="006B25C0" w:rsidRDefault="00FB5B6B" w:rsidP="006B25C0">
      <w:r>
        <w:t>…</w:t>
      </w:r>
    </w:p>
    <w:p w14:paraId="742402B6" w14:textId="77777777" w:rsidR="006B25C0" w:rsidRDefault="006B25C0" w:rsidP="006B25C0">
      <w:pPr>
        <w:pStyle w:val="Kop1"/>
        <w:tabs>
          <w:tab w:val="left" w:pos="5160"/>
        </w:tabs>
      </w:pPr>
      <w:r>
        <w:t>Status</w:t>
      </w:r>
      <w:r>
        <w:tab/>
      </w:r>
    </w:p>
    <w:p w14:paraId="4381E3B8" w14:textId="2F5D3714" w:rsidR="006B25C0" w:rsidRPr="009C66DF" w:rsidRDefault="00FB5B6B" w:rsidP="006B25C0">
      <w:pPr>
        <w:rPr>
          <w:i/>
          <w:iCs/>
        </w:rPr>
      </w:pPr>
      <w:r>
        <w:t>…</w:t>
      </w:r>
    </w:p>
    <w:p w14:paraId="6909D020" w14:textId="77777777" w:rsidR="006B25C0" w:rsidRDefault="006B25C0" w:rsidP="006B25C0">
      <w:pPr>
        <w:pStyle w:val="Kop1"/>
      </w:pPr>
      <w:r>
        <w:t>Discussiepunten</w:t>
      </w:r>
    </w:p>
    <w:p w14:paraId="38825B01" w14:textId="77777777" w:rsidR="006B25C0" w:rsidRDefault="006B25C0" w:rsidP="006B25C0">
      <w:pPr>
        <w:pStyle w:val="Lijstalinea"/>
        <w:numPr>
          <w:ilvl w:val="0"/>
          <w:numId w:val="3"/>
        </w:numPr>
      </w:pPr>
      <w:r>
        <w:t>Is het stuk niet duidelijk?</w:t>
      </w:r>
    </w:p>
    <w:p w14:paraId="7BEA071B" w14:textId="77777777" w:rsidR="006B25C0" w:rsidRDefault="006B25C0" w:rsidP="006B25C0">
      <w:pPr>
        <w:pStyle w:val="Lijstalinea"/>
        <w:numPr>
          <w:ilvl w:val="0"/>
          <w:numId w:val="3"/>
        </w:numPr>
      </w:pPr>
      <w:r>
        <w:t>Klopt de informatie?</w:t>
      </w:r>
    </w:p>
    <w:p w14:paraId="5C1F9D87" w14:textId="77777777" w:rsidR="006B25C0" w:rsidRDefault="006B25C0" w:rsidP="006B25C0">
      <w:pPr>
        <w:pStyle w:val="Lijstalinea"/>
        <w:numPr>
          <w:ilvl w:val="0"/>
          <w:numId w:val="3"/>
        </w:numPr>
      </w:pPr>
      <w:r>
        <w:t>Mist er informatie?</w:t>
      </w:r>
    </w:p>
    <w:p w14:paraId="43EB34A9" w14:textId="77777777" w:rsidR="006B25C0" w:rsidRPr="002872C5" w:rsidRDefault="006B25C0" w:rsidP="006B25C0">
      <w:pPr>
        <w:pStyle w:val="Lijstalinea"/>
        <w:numPr>
          <w:ilvl w:val="0"/>
          <w:numId w:val="3"/>
        </w:numPr>
        <w:rPr>
          <w:b/>
          <w:bCs/>
        </w:rPr>
      </w:pPr>
      <w:r w:rsidRPr="002872C5">
        <w:rPr>
          <w:b/>
          <w:bCs/>
        </w:rPr>
        <w:t>Discussiemoment</w:t>
      </w:r>
    </w:p>
    <w:p w14:paraId="31501176" w14:textId="77777777" w:rsidR="006B25C0" w:rsidRDefault="006B25C0" w:rsidP="006B25C0">
      <w:pPr>
        <w:pStyle w:val="Lijstalinea"/>
        <w:numPr>
          <w:ilvl w:val="0"/>
          <w:numId w:val="3"/>
        </w:numPr>
      </w:pPr>
      <w:r>
        <w:t>Klopt het stemvoorstel?</w:t>
      </w:r>
    </w:p>
    <w:p w14:paraId="67BA9C14" w14:textId="77777777" w:rsidR="006B25C0" w:rsidRDefault="006B25C0" w:rsidP="006B25C0">
      <w:pPr>
        <w:pStyle w:val="Lijstalinea"/>
        <w:numPr>
          <w:ilvl w:val="0"/>
          <w:numId w:val="3"/>
        </w:numPr>
      </w:pPr>
      <w:r>
        <w:t>Missen er stemvoorstellen?</w:t>
      </w:r>
    </w:p>
    <w:p w14:paraId="7D029EA7" w14:textId="77777777" w:rsidR="006B25C0" w:rsidRPr="002872C5" w:rsidRDefault="006B25C0" w:rsidP="006B25C0">
      <w:pPr>
        <w:pStyle w:val="Lijstalinea"/>
        <w:numPr>
          <w:ilvl w:val="0"/>
          <w:numId w:val="3"/>
        </w:numPr>
        <w:rPr>
          <w:b/>
          <w:bCs/>
        </w:rPr>
      </w:pPr>
      <w:r w:rsidRPr="002872C5">
        <w:rPr>
          <w:b/>
          <w:bCs/>
        </w:rPr>
        <w:t>Stemming</w:t>
      </w:r>
    </w:p>
    <w:p w14:paraId="688D6261" w14:textId="77777777" w:rsidR="006B25C0" w:rsidRDefault="006B25C0" w:rsidP="006B25C0">
      <w:pPr>
        <w:pStyle w:val="Kop1"/>
      </w:pPr>
      <w:r>
        <w:t>Doelen</w:t>
      </w:r>
    </w:p>
    <w:p w14:paraId="13040ADE" w14:textId="785561B3" w:rsidR="006B25C0" w:rsidRDefault="006B25C0" w:rsidP="006B25C0">
      <w:pPr>
        <w:pStyle w:val="Lijstalinea"/>
        <w:numPr>
          <w:ilvl w:val="0"/>
          <w:numId w:val="4"/>
        </w:numPr>
      </w:pPr>
    </w:p>
    <w:p w14:paraId="1D21A225" w14:textId="6300B0B4" w:rsidR="006B25C0" w:rsidRDefault="006B25C0" w:rsidP="006B25C0">
      <w:pPr>
        <w:pStyle w:val="Kop1"/>
      </w:pPr>
      <w:r>
        <w:t>Vervolgacties</w:t>
      </w:r>
    </w:p>
    <w:p w14:paraId="2E562176" w14:textId="4083476D" w:rsidR="006B25C0" w:rsidRPr="003B282B" w:rsidRDefault="006B25C0" w:rsidP="006B25C0">
      <w:pPr>
        <w:pStyle w:val="Lijstalinea"/>
        <w:numPr>
          <w:ilvl w:val="0"/>
          <w:numId w:val="2"/>
        </w:numPr>
      </w:pPr>
    </w:p>
    <w:p w14:paraId="394E724D" w14:textId="77777777" w:rsidR="006B25C0" w:rsidRPr="00BC332C" w:rsidRDefault="006B25C0" w:rsidP="006B25C0">
      <w:pPr>
        <w:pStyle w:val="Lijstalinea"/>
      </w:pPr>
    </w:p>
    <w:p w14:paraId="681C01AD" w14:textId="77777777" w:rsidR="00CE3A97" w:rsidRDefault="00CE3A97">
      <w:r>
        <w:br w:type="page"/>
      </w:r>
    </w:p>
    <w:p w14:paraId="15792DCE" w14:textId="77777777" w:rsidR="0064303B" w:rsidRPr="00BC332C" w:rsidRDefault="0064303B" w:rsidP="00CE3A97">
      <w:pPr>
        <w:pStyle w:val="Lijstalinea"/>
      </w:pPr>
    </w:p>
    <w:sectPr w:rsidR="0064303B" w:rsidRPr="00BC332C" w:rsidSect="009261A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12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7D948" w14:textId="77777777" w:rsidR="00F35F5B" w:rsidRDefault="00F35F5B" w:rsidP="00BC332C">
      <w:r>
        <w:separator/>
      </w:r>
    </w:p>
  </w:endnote>
  <w:endnote w:type="continuationSeparator" w:id="0">
    <w:p w14:paraId="3683E4D2" w14:textId="77777777" w:rsidR="00F35F5B" w:rsidRDefault="00F35F5B" w:rsidP="00BC3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341729"/>
      <w:docPartObj>
        <w:docPartGallery w:val="Page Numbers (Bottom of Page)"/>
        <w:docPartUnique/>
      </w:docPartObj>
    </w:sdtPr>
    <w:sdtEndPr/>
    <w:sdtContent>
      <w:sdt>
        <w:sdtPr>
          <w:id w:val="99075894"/>
          <w:docPartObj>
            <w:docPartGallery w:val="Page Numbers (Top of Page)"/>
            <w:docPartUnique/>
          </w:docPartObj>
        </w:sdtPr>
        <w:sdtEndPr/>
        <w:sdtContent>
          <w:p w14:paraId="7ED4760A" w14:textId="77777777" w:rsidR="00CE3A97" w:rsidRDefault="00CE3A97" w:rsidP="00BA6A21">
            <w:pPr>
              <w:jc w:val="right"/>
            </w:pPr>
            <w:r>
              <w:t xml:space="preserve">Pagina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PAGE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NUMPAGES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470554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1E7E632" w14:textId="77777777" w:rsidR="00CE3A97" w:rsidRDefault="00CE3A97" w:rsidP="00BA6A21">
            <w:pPr>
              <w:jc w:val="right"/>
            </w:pPr>
            <w:r>
              <w:t xml:space="preserve">Pagina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PAGE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 w:rsidRPr="00CE3A97">
              <w:rPr>
                <w:b/>
                <w:bCs/>
              </w:rPr>
              <w:t>2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 w:rsidRPr="00CE3A97">
              <w:rPr>
                <w:b/>
                <w:bCs/>
                <w:sz w:val="24"/>
                <w:szCs w:val="24"/>
              </w:rPr>
              <w:fldChar w:fldCharType="begin"/>
            </w:r>
            <w:r w:rsidRPr="00CE3A97">
              <w:rPr>
                <w:b/>
                <w:bCs/>
              </w:rPr>
              <w:instrText>NUMPAGES</w:instrText>
            </w:r>
            <w:r w:rsidRPr="00CE3A97">
              <w:rPr>
                <w:b/>
                <w:bCs/>
                <w:sz w:val="24"/>
                <w:szCs w:val="24"/>
              </w:rPr>
              <w:fldChar w:fldCharType="separate"/>
            </w:r>
            <w:r w:rsidRPr="00CE3A97">
              <w:rPr>
                <w:b/>
                <w:bCs/>
              </w:rPr>
              <w:t>2</w:t>
            </w:r>
            <w:r w:rsidRPr="00CE3A9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C594D" w14:textId="77777777" w:rsidR="00F35F5B" w:rsidRDefault="00F35F5B" w:rsidP="00BC332C">
      <w:r>
        <w:separator/>
      </w:r>
    </w:p>
  </w:footnote>
  <w:footnote w:type="continuationSeparator" w:id="0">
    <w:p w14:paraId="3267D433" w14:textId="77777777" w:rsidR="00F35F5B" w:rsidRDefault="00F35F5B" w:rsidP="00BC3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6EDDA" w14:textId="77777777" w:rsidR="00CE3A97" w:rsidRDefault="00CE3A97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7DD12AF5" wp14:editId="5C69E99F">
          <wp:simplePos x="0" y="0"/>
          <wp:positionH relativeFrom="column">
            <wp:posOffset>-466383</wp:posOffset>
          </wp:positionH>
          <wp:positionV relativeFrom="paragraph">
            <wp:posOffset>1270</wp:posOffset>
          </wp:positionV>
          <wp:extent cx="1525270" cy="304800"/>
          <wp:effectExtent l="0" t="0" r="0" b="0"/>
          <wp:wrapSquare wrapText="bothSides"/>
          <wp:docPr id="404802665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527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443C5" w14:textId="77777777" w:rsidR="00CE3A97" w:rsidRDefault="004E2D5B" w:rsidP="00CE3A97">
    <w:pPr>
      <w:pStyle w:val="Koptekst"/>
    </w:pPr>
    <w:r>
      <w:rPr>
        <w:noProof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663452E6" wp14:editId="005D2F1B">
              <wp:simplePos x="0" y="0"/>
              <wp:positionH relativeFrom="margin">
                <wp:posOffset>4262755</wp:posOffset>
              </wp:positionH>
              <wp:positionV relativeFrom="margin">
                <wp:posOffset>-950595</wp:posOffset>
              </wp:positionV>
              <wp:extent cx="1602740" cy="1404620"/>
              <wp:effectExtent l="0" t="0" r="0" b="0"/>
              <wp:wrapTight wrapText="left">
                <wp:wrapPolygon edited="0">
                  <wp:start x="770" y="0"/>
                  <wp:lineTo x="770" y="21260"/>
                  <wp:lineTo x="20796" y="21260"/>
                  <wp:lineTo x="20796" y="0"/>
                  <wp:lineTo x="770" y="0"/>
                </wp:wrapPolygon>
              </wp:wrapTight>
              <wp:docPr id="995576554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274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b/>
                              <w:bCs/>
                              <w:color w:val="751B68"/>
                              <w:sz w:val="22"/>
                              <w:szCs w:val="22"/>
                            </w:rPr>
                            <w:id w:val="-767613735"/>
                            <w:lock w:val="contentLocked"/>
                            <w:placeholder>
                              <w:docPart w:val="A71FFAD330AD42D0A179F719169D2FB5"/>
                            </w:placeholder>
                            <w:group/>
                          </w:sdtPr>
                          <w:sdtEndPr>
                            <w:rPr>
                              <w:b w:val="0"/>
                              <w:bCs w:val="0"/>
                              <w:color w:val="auto"/>
                              <w:sz w:val="16"/>
                              <w:szCs w:val="16"/>
                            </w:rPr>
                          </w:sdtEndPr>
                          <w:sdtContent>
                            <w:sdt>
                              <w:sdtPr>
                                <w:rPr>
                                  <w:b/>
                                  <w:bCs/>
                                  <w:color w:val="751B68"/>
                                  <w:sz w:val="22"/>
                                  <w:szCs w:val="22"/>
                                </w:rPr>
                                <w:alias w:val="Onderdeel"/>
                                <w:tag w:val="Onderdeel"/>
                                <w:id w:val="288710724"/>
                                <w:placeholder>
                                  <w:docPart w:val="A71FFAD330AD42D0A179F719169D2FB5"/>
                                </w:placeholder>
                              </w:sdtPr>
                              <w:sdtEndPr/>
                              <w:sdtContent>
                                <w:p w14:paraId="519F0A75" w14:textId="77777777" w:rsidR="005F5A4D" w:rsidRPr="005F5A4D" w:rsidRDefault="005F5A4D" w:rsidP="00CE3A97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color w:val="751B68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751B68"/>
                                      <w:sz w:val="22"/>
                                      <w:szCs w:val="22"/>
                                    </w:rPr>
                                    <w:t>Onderdeel</w:t>
                                  </w:r>
                                </w:p>
                              </w:sdtContent>
                            </w:sdt>
                            <w:p w14:paraId="5D60F894" w14:textId="77777777" w:rsidR="006D07D7" w:rsidRPr="006D07D7" w:rsidRDefault="006D07D7" w:rsidP="006D07D7">
                              <w:pPr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>Kamer A0.10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  <w:t>Science Park 904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  <w:t>1098 XH Amsterdam</w:t>
                              </w:r>
                            </w:p>
                            <w:p w14:paraId="6C2D29F1" w14:textId="77777777" w:rsidR="00CE3A97" w:rsidRPr="00BC332C" w:rsidRDefault="00CE3A97" w:rsidP="00CE3A97">
                              <w:pPr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4303B">
                                <w:rPr>
                                  <w:sz w:val="16"/>
                                  <w:szCs w:val="16"/>
                                </w:rPr>
                                <w:t>Postbus 94214</w:t>
                              </w:r>
                              <w:r w:rsidRPr="0064303B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BC332C">
                                <w:rPr>
                                  <w:sz w:val="16"/>
                                  <w:szCs w:val="16"/>
                                </w:rPr>
                                <w:t>1090 GE Amsterdam</w:t>
                              </w:r>
                            </w:p>
                            <w:p w14:paraId="1BAEFD23" w14:textId="77777777" w:rsidR="00CE3A97" w:rsidRPr="006D07D7" w:rsidRDefault="00CE3A97" w:rsidP="00CE3A97">
                              <w:pPr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 xml:space="preserve">T </w:t>
                              </w:r>
                              <w:r w:rsidR="006B7F8C" w:rsidRPr="006D07D7">
                                <w:rPr>
                                  <w:sz w:val="16"/>
                                  <w:szCs w:val="16"/>
                                </w:rPr>
                                <w:t>(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>020</w:t>
                              </w:r>
                              <w:r w:rsidR="006B7F8C" w:rsidRPr="006D07D7">
                                <w:rPr>
                                  <w:sz w:val="16"/>
                                  <w:szCs w:val="16"/>
                                </w:rPr>
                                <w:t>)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t xml:space="preserve"> 525 5878</w:t>
                              </w:r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sdt>
                                <w:sdtPr>
                                  <w:rPr>
                                    <w:sz w:val="16"/>
                                    <w:szCs w:val="16"/>
                                    <w:lang w:val="en-GB"/>
                                  </w:rPr>
                                  <w:alias w:val="E-mailadres"/>
                                  <w:tag w:val="E-mailadres"/>
                                  <w:id w:val="316085655"/>
                                  <w:placeholder>
                                    <w:docPart w:val="A71FFAD330AD42D0A179F719169D2FB5"/>
                                  </w:placeholder>
                                </w:sdtPr>
                                <w:sdtEndPr/>
                                <w:sdtContent>
                                  <w:r w:rsidRPr="006D07D7">
                                    <w:rPr>
                                      <w:sz w:val="16"/>
                                      <w:szCs w:val="16"/>
                                    </w:rPr>
                                    <w:t>fnwi@studentenraad.nl</w:t>
                                  </w:r>
                                </w:sdtContent>
                              </w:sdt>
                              <w:r w:rsidRPr="006D07D7">
                                <w:rPr>
                                  <w:sz w:val="16"/>
                                  <w:szCs w:val="16"/>
                                </w:rPr>
                                <w:br/>
                                <w:t>studentenraad.nl/fnwi</w:t>
                              </w:r>
                            </w:p>
                          </w:sdtContent>
                        </w:sdt>
                        <w:p w14:paraId="2331E17D" w14:textId="77777777" w:rsidR="00CE3A97" w:rsidRPr="006D07D7" w:rsidRDefault="00CE3A97" w:rsidP="00CE3A9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63452E6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335.65pt;margin-top:-74.85pt;width:126.2pt;height:110.6pt;z-index:-251651072;visibility:visible;mso-wrap-style:square;mso-width-percent:0;mso-height-percent:20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" filled="f" stroked="f">
              <v:textbox style="mso-fit-shape-to-text:t">
                <w:txbxContent>
                  <w:sdt>
                    <w:sdtPr>
                      <w:rPr>
                        <w:b/>
                        <w:bCs/>
                        <w:color w:val="751B68"/>
                        <w:sz w:val="22"/>
                        <w:szCs w:val="22"/>
                      </w:rPr>
                      <w:id w:val="-767613735"/>
                      <w:lock w:val="contentLocked"/>
                      <w:placeholder>
                        <w:docPart w:val="A71FFAD330AD42D0A179F719169D2FB5"/>
                      </w:placeholder>
                      <w:group/>
                    </w:sdtPr>
                    <w:sdtEndPr>
                      <w:rPr>
                        <w:b w:val="0"/>
                        <w:bCs w:val="0"/>
                        <w:color w:val="auto"/>
                        <w:sz w:val="16"/>
                        <w:szCs w:val="16"/>
                      </w:rPr>
                    </w:sdtEndPr>
                    <w:sdtContent>
                      <w:sdt>
                        <w:sdtPr>
                          <w:rPr>
                            <w:b/>
                            <w:bCs/>
                            <w:color w:val="751B68"/>
                            <w:sz w:val="22"/>
                            <w:szCs w:val="22"/>
                          </w:rPr>
                          <w:alias w:val="Onderdeel"/>
                          <w:tag w:val="Onderdeel"/>
                          <w:id w:val="288710724"/>
                          <w:placeholder>
                            <w:docPart w:val="A71FFAD330AD42D0A179F719169D2FB5"/>
                          </w:placeholder>
                        </w:sdtPr>
                        <w:sdtEndPr/>
                        <w:sdtContent>
                          <w:p w14:paraId="519F0A75" w14:textId="77777777" w:rsidR="005F5A4D" w:rsidRPr="005F5A4D" w:rsidRDefault="005F5A4D" w:rsidP="00CE3A97">
                            <w:pPr>
                              <w:jc w:val="right"/>
                              <w:rPr>
                                <w:b/>
                                <w:bCs/>
                                <w:color w:val="751B68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751B68"/>
                                <w:sz w:val="22"/>
                                <w:szCs w:val="22"/>
                              </w:rPr>
                              <w:t>Onderdeel</w:t>
                            </w:r>
                          </w:p>
                        </w:sdtContent>
                      </w:sdt>
                      <w:p w14:paraId="5D60F894" w14:textId="77777777" w:rsidR="006D07D7" w:rsidRPr="006D07D7" w:rsidRDefault="006D07D7" w:rsidP="006D07D7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6D07D7">
                          <w:rPr>
                            <w:sz w:val="16"/>
                            <w:szCs w:val="16"/>
                          </w:rPr>
                          <w:t>Kamer A0.10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br/>
                          <w:t>Science Park 904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br/>
                          <w:t>1098 XH Amsterdam</w:t>
                        </w:r>
                      </w:p>
                      <w:p w14:paraId="6C2D29F1" w14:textId="77777777" w:rsidR="00CE3A97" w:rsidRPr="00BC332C" w:rsidRDefault="00CE3A97" w:rsidP="00CE3A97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64303B">
                          <w:rPr>
                            <w:sz w:val="16"/>
                            <w:szCs w:val="16"/>
                          </w:rPr>
                          <w:t>Postbus 94214</w:t>
                        </w:r>
                        <w:r w:rsidRPr="0064303B">
                          <w:rPr>
                            <w:sz w:val="16"/>
                            <w:szCs w:val="16"/>
                          </w:rPr>
                          <w:br/>
                        </w:r>
                        <w:r w:rsidRPr="00BC332C">
                          <w:rPr>
                            <w:sz w:val="16"/>
                            <w:szCs w:val="16"/>
                          </w:rPr>
                          <w:t>1090 GE Amsterdam</w:t>
                        </w:r>
                      </w:p>
                      <w:p w14:paraId="1BAEFD23" w14:textId="77777777" w:rsidR="00CE3A97" w:rsidRPr="006D07D7" w:rsidRDefault="00CE3A97" w:rsidP="00CE3A97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 w:rsidRPr="006D07D7">
                          <w:rPr>
                            <w:sz w:val="16"/>
                            <w:szCs w:val="16"/>
                          </w:rPr>
                          <w:t xml:space="preserve">T </w:t>
                        </w:r>
                        <w:r w:rsidR="006B7F8C" w:rsidRPr="006D07D7">
                          <w:rPr>
                            <w:sz w:val="16"/>
                            <w:szCs w:val="16"/>
                          </w:rPr>
                          <w:t>(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t>020</w:t>
                        </w:r>
                        <w:r w:rsidR="006B7F8C" w:rsidRPr="006D07D7">
                          <w:rPr>
                            <w:sz w:val="16"/>
                            <w:szCs w:val="16"/>
                          </w:rPr>
                          <w:t>)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t xml:space="preserve"> 525 5878</w:t>
                        </w:r>
                        <w:r w:rsidRPr="006D07D7">
                          <w:rPr>
                            <w:sz w:val="16"/>
                            <w:szCs w:val="16"/>
                          </w:rPr>
                          <w:br/>
                        </w:r>
                        <w:sdt>
                          <w:sdtPr>
                            <w:rPr>
                              <w:sz w:val="16"/>
                              <w:szCs w:val="16"/>
                              <w:lang w:val="en-GB"/>
                            </w:rPr>
                            <w:alias w:val="E-mailadres"/>
                            <w:tag w:val="E-mailadres"/>
                            <w:id w:val="316085655"/>
                            <w:placeholder>
                              <w:docPart w:val="A71FFAD330AD42D0A179F719169D2FB5"/>
                            </w:placeholder>
                          </w:sdtPr>
                          <w:sdtEndPr/>
                          <w:sdtContent>
                            <w:r w:rsidRPr="006D07D7">
                              <w:rPr>
                                <w:sz w:val="16"/>
                                <w:szCs w:val="16"/>
                              </w:rPr>
                              <w:t>fnwi@studentenraad.nl</w:t>
                            </w:r>
                          </w:sdtContent>
                        </w:sdt>
                        <w:r w:rsidRPr="006D07D7">
                          <w:rPr>
                            <w:sz w:val="16"/>
                            <w:szCs w:val="16"/>
                          </w:rPr>
                          <w:br/>
                          <w:t>studentenraad.nl/fnwi</w:t>
                        </w:r>
                      </w:p>
                    </w:sdtContent>
                  </w:sdt>
                  <w:p w14:paraId="2331E17D" w14:textId="77777777" w:rsidR="00CE3A97" w:rsidRPr="006D07D7" w:rsidRDefault="00CE3A97" w:rsidP="00CE3A97"/>
                </w:txbxContent>
              </v:textbox>
              <w10:wrap type="tight" side="left" anchorx="margin" anchory="margin"/>
            </v:shape>
          </w:pict>
        </mc:Fallback>
      </mc:AlternateContent>
    </w:r>
    <w:r w:rsidR="000A4A28">
      <w:rPr>
        <w:noProof/>
      </w:rPr>
      <w:drawing>
        <wp:anchor distT="0" distB="0" distL="114300" distR="114300" simplePos="0" relativeHeight="251663360" behindDoc="0" locked="0" layoutInCell="1" allowOverlap="1" wp14:anchorId="11E4C15B" wp14:editId="0FDA696C">
          <wp:simplePos x="0" y="0"/>
          <wp:positionH relativeFrom="leftMargin">
            <wp:posOffset>190500</wp:posOffset>
          </wp:positionH>
          <wp:positionV relativeFrom="paragraph">
            <wp:posOffset>12700</wp:posOffset>
          </wp:positionV>
          <wp:extent cx="617220" cy="411480"/>
          <wp:effectExtent l="0" t="0" r="0" b="7620"/>
          <wp:wrapSquare wrapText="bothSides"/>
          <wp:docPr id="1238940723" name="Afbeelding 4" descr="Afbeelding met Lila, paars,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9112240" name="Afbeelding 4" descr="Afbeelding met Lila, paars,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33BB">
      <w:rPr>
        <w:noProof/>
      </w:rPr>
      <w:drawing>
        <wp:anchor distT="0" distB="0" distL="114300" distR="114300" simplePos="0" relativeHeight="251664384" behindDoc="0" locked="0" layoutInCell="1" allowOverlap="1" wp14:anchorId="490B2045" wp14:editId="4AE1C067">
          <wp:simplePos x="0" y="0"/>
          <wp:positionH relativeFrom="margin">
            <wp:posOffset>-22225</wp:posOffset>
          </wp:positionH>
          <wp:positionV relativeFrom="paragraph">
            <wp:posOffset>-75565</wp:posOffset>
          </wp:positionV>
          <wp:extent cx="1868170" cy="861060"/>
          <wp:effectExtent l="0" t="0" r="0" b="0"/>
          <wp:wrapSquare wrapText="bothSides"/>
          <wp:docPr id="775771890" name="Afbeelding 5" descr="Facultaire Studentenraad, Faculteit der Natuurwetenschappen, Wiskunde en Informat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5771890" name="Afbeelding 5" descr="Facultaire Studentenraad, Faculteit der Natuurwetenschappen, Wiskunde en Informat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7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18A374" w14:textId="77777777" w:rsidR="00CE3A97" w:rsidRDefault="00CE3A9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C2A21"/>
    <w:multiLevelType w:val="hybridMultilevel"/>
    <w:tmpl w:val="ADFE9438"/>
    <w:lvl w:ilvl="0" w:tplc="678E12E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0315A1"/>
    <w:multiLevelType w:val="hybridMultilevel"/>
    <w:tmpl w:val="0F825312"/>
    <w:lvl w:ilvl="0" w:tplc="55D4046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9E519A"/>
    <w:multiLevelType w:val="hybridMultilevel"/>
    <w:tmpl w:val="C68A3FAC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A50172"/>
    <w:multiLevelType w:val="hybridMultilevel"/>
    <w:tmpl w:val="0BF298DC"/>
    <w:lvl w:ilvl="0" w:tplc="882EAECA">
      <w:start w:val="109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3F2A5D"/>
    <w:multiLevelType w:val="hybridMultilevel"/>
    <w:tmpl w:val="885C93AE"/>
    <w:lvl w:ilvl="0" w:tplc="18B650D6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662221">
    <w:abstractNumId w:val="3"/>
  </w:num>
  <w:num w:numId="2" w16cid:durableId="2010984231">
    <w:abstractNumId w:val="1"/>
  </w:num>
  <w:num w:numId="3" w16cid:durableId="1409424811">
    <w:abstractNumId w:val="2"/>
  </w:num>
  <w:num w:numId="4" w16cid:durableId="1895046897">
    <w:abstractNumId w:val="0"/>
  </w:num>
  <w:num w:numId="5" w16cid:durableId="11655125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F5B"/>
    <w:rsid w:val="0000752D"/>
    <w:rsid w:val="000550B2"/>
    <w:rsid w:val="000A4A28"/>
    <w:rsid w:val="000E1AB3"/>
    <w:rsid w:val="00127C86"/>
    <w:rsid w:val="00145623"/>
    <w:rsid w:val="001727F5"/>
    <w:rsid w:val="001C0C30"/>
    <w:rsid w:val="0022524D"/>
    <w:rsid w:val="002333BB"/>
    <w:rsid w:val="002A1F17"/>
    <w:rsid w:val="004506CB"/>
    <w:rsid w:val="004E2D5B"/>
    <w:rsid w:val="00530092"/>
    <w:rsid w:val="005545C4"/>
    <w:rsid w:val="005A4F6D"/>
    <w:rsid w:val="005F5A4D"/>
    <w:rsid w:val="0064303B"/>
    <w:rsid w:val="006B0BE3"/>
    <w:rsid w:val="006B25C0"/>
    <w:rsid w:val="006B7F8C"/>
    <w:rsid w:val="006D07D7"/>
    <w:rsid w:val="006F41C2"/>
    <w:rsid w:val="00713746"/>
    <w:rsid w:val="00745A37"/>
    <w:rsid w:val="00773A72"/>
    <w:rsid w:val="00807B3E"/>
    <w:rsid w:val="008A126D"/>
    <w:rsid w:val="008C3860"/>
    <w:rsid w:val="00907AA4"/>
    <w:rsid w:val="00910BFF"/>
    <w:rsid w:val="009261A2"/>
    <w:rsid w:val="009C6A45"/>
    <w:rsid w:val="00A25EA1"/>
    <w:rsid w:val="00A27374"/>
    <w:rsid w:val="00A86812"/>
    <w:rsid w:val="00A923A6"/>
    <w:rsid w:val="00AA05E6"/>
    <w:rsid w:val="00B20334"/>
    <w:rsid w:val="00BA6A21"/>
    <w:rsid w:val="00BC332C"/>
    <w:rsid w:val="00CA687B"/>
    <w:rsid w:val="00CE3A97"/>
    <w:rsid w:val="00E778F6"/>
    <w:rsid w:val="00F237FF"/>
    <w:rsid w:val="00F35F5B"/>
    <w:rsid w:val="00FB5B6B"/>
    <w:rsid w:val="00FC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FA3B3"/>
  <w15:chartTrackingRefBased/>
  <w15:docId w15:val="{FEA779E5-5D99-43C5-9355-16C909D44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E3A97"/>
    <w:rPr>
      <w:rFonts w:ascii="Cambria" w:hAnsi="Cambria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64303B"/>
    <w:pPr>
      <w:outlineLvl w:val="0"/>
    </w:pPr>
    <w:rPr>
      <w:b/>
      <w:bCs/>
      <w:color w:val="751B68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F5A4D"/>
    <w:pPr>
      <w:outlineLvl w:val="1"/>
    </w:pPr>
    <w:rPr>
      <w:i/>
      <w:iCs/>
      <w:color w:val="751B68"/>
      <w:sz w:val="24"/>
      <w:szCs w:val="24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550B2"/>
    <w:pPr>
      <w:outlineLvl w:val="2"/>
    </w:pPr>
    <w:rPr>
      <w:b/>
      <w:bCs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A1F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A1F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A1F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A1F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A1F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A1F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4303B"/>
    <w:rPr>
      <w:rFonts w:ascii="Cambria" w:hAnsi="Cambria"/>
      <w:b/>
      <w:bCs/>
      <w:color w:val="751B68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5F5A4D"/>
    <w:rPr>
      <w:rFonts w:ascii="Cambria" w:hAnsi="Cambria"/>
      <w:i/>
      <w:iCs/>
      <w:color w:val="751B68"/>
      <w:sz w:val="24"/>
      <w:szCs w:val="24"/>
    </w:rPr>
  </w:style>
  <w:style w:type="character" w:customStyle="1" w:styleId="Kop3Char">
    <w:name w:val="Kop 3 Char"/>
    <w:basedOn w:val="Standaardalinea-lettertype"/>
    <w:link w:val="Kop3"/>
    <w:uiPriority w:val="9"/>
    <w:rsid w:val="000550B2"/>
    <w:rPr>
      <w:rFonts w:ascii="Cambria" w:hAnsi="Cambria"/>
      <w:b/>
      <w:bCs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A1F1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A1F1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A1F1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A1F1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A1F1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A1F1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A4A28"/>
    <w:pPr>
      <w:spacing w:line="240" w:lineRule="auto"/>
    </w:pPr>
    <w:rPr>
      <w:b/>
      <w:bCs/>
      <w:color w:val="751B6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A4A28"/>
    <w:rPr>
      <w:rFonts w:ascii="Cambria" w:hAnsi="Cambria"/>
      <w:b/>
      <w:bCs/>
      <w:color w:val="751B6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261A2"/>
    <w:pPr>
      <w:numPr>
        <w:ilvl w:val="1"/>
      </w:numPr>
    </w:pPr>
    <w:rPr>
      <w:rFonts w:eastAsiaTheme="majorEastAsia" w:cstheme="majorBidi"/>
      <w:color w:val="BA8DB3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261A2"/>
    <w:rPr>
      <w:rFonts w:ascii="Cambria" w:eastAsiaTheme="majorEastAsia" w:hAnsi="Cambria" w:cstheme="majorBidi"/>
      <w:color w:val="BA8DB3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A1F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A1F1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A1F1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A1F1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A1F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A1F1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A1F17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2A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A1F17"/>
  </w:style>
  <w:style w:type="paragraph" w:styleId="Voettekst">
    <w:name w:val="footer"/>
    <w:basedOn w:val="Standaard"/>
    <w:link w:val="VoettekstChar"/>
    <w:uiPriority w:val="99"/>
    <w:unhideWhenUsed/>
    <w:rsid w:val="002A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A1F17"/>
  </w:style>
  <w:style w:type="character" w:styleId="Tekstvantijdelijkeaanduiding">
    <w:name w:val="Placeholder Text"/>
    <w:basedOn w:val="Standaardalinea-lettertype"/>
    <w:uiPriority w:val="99"/>
    <w:semiHidden/>
    <w:rsid w:val="0064303B"/>
    <w:rPr>
      <w:color w:val="666666"/>
    </w:rPr>
  </w:style>
  <w:style w:type="table" w:styleId="Tabelraster">
    <w:name w:val="Table Grid"/>
    <w:basedOn w:val="Standaardtabel"/>
    <w:uiPriority w:val="39"/>
    <w:rsid w:val="00FB5B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bin\OneDrive%20-%20UvA\FSR%20FNWI\Sjablonen\Basi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1FFAD330AD42D0A179F719169D2FB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B9A6211-55B3-4B39-AA05-5A5311552C4C}"/>
      </w:docPartPr>
      <w:docPartBody>
        <w:p w:rsidR="00392D70" w:rsidRDefault="00392D70" w:rsidP="00392D70">
          <w:pPr>
            <w:pStyle w:val="A71FFAD330AD42D0A179F719169D2FB5"/>
          </w:pPr>
          <w:r w:rsidRPr="005728BE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D70"/>
    <w:rsid w:val="00392D70"/>
    <w:rsid w:val="0090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392D70"/>
    <w:rPr>
      <w:color w:val="666666"/>
    </w:rPr>
  </w:style>
  <w:style w:type="paragraph" w:customStyle="1" w:styleId="A71FFAD330AD42D0A179F719169D2FB5">
    <w:name w:val="A71FFAD330AD42D0A179F719169D2FB5"/>
    <w:rsid w:val="00392D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4F53E0E-8001-49CC-B678-A09ACA9FECB3}">
  <we:reference id="f1abd87f-a3ba-42fb-91d5-100000000000" version="1.0.0.6" store="EXCatalog" storeType="EXCatalog"/>
  <we:alternateReferences>
    <we:reference id="WA104380278" version="1.0.0.6" store="nl-NL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532b6b-373c-4a95-b5b3-a4a2b40c221c">
      <Terms xmlns="http://schemas.microsoft.com/office/infopath/2007/PartnerControls"/>
    </lcf76f155ced4ddcb4097134ff3c332f>
    <TaxCatchAll xmlns="bfc7e68f-a23c-4b8a-9072-d20b54c93a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46C73203AB345845A6E4BB36D6D2F" ma:contentTypeVersion="13" ma:contentTypeDescription="Een nieuw document maken." ma:contentTypeScope="" ma:versionID="30fc1c7238698187be462ce55dbaf30c">
  <xsd:schema xmlns:xsd="http://www.w3.org/2001/XMLSchema" xmlns:xs="http://www.w3.org/2001/XMLSchema" xmlns:p="http://schemas.microsoft.com/office/2006/metadata/properties" xmlns:ns2="ce532b6b-373c-4a95-b5b3-a4a2b40c221c" xmlns:ns3="bfc7e68f-a23c-4b8a-9072-d20b54c93aa2" targetNamespace="http://schemas.microsoft.com/office/2006/metadata/properties" ma:root="true" ma:fieldsID="7d22eaa2248c65bacc01f3dbc015e469" ns2:_="" ns3:_="">
    <xsd:import namespace="ce532b6b-373c-4a95-b5b3-a4a2b40c221c"/>
    <xsd:import namespace="bfc7e68f-a23c-4b8a-9072-d20b54c93a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32b6b-373c-4a95-b5b3-a4a2b40c22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9b6ca76-abda-4f5c-bf70-6374a71c10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7e68f-a23c-4b8a-9072-d20b54c93a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89d78b-b0b6-4896-b2d4-729b04d5644f}" ma:internalName="TaxCatchAll" ma:showField="CatchAllData" ma:web="bfc7e68f-a23c-4b8a-9072-d20b54c93a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CB065-CE6C-4F26-B8C0-EBD6B58D3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9A084D-01A8-4542-9F92-CD394E07E98F}">
  <ds:schemaRefs>
    <ds:schemaRef ds:uri="http://schemas.microsoft.com/office/2006/metadata/properties"/>
    <ds:schemaRef ds:uri="http://schemas.microsoft.com/office/infopath/2007/PartnerControls"/>
    <ds:schemaRef ds:uri="ce532b6b-373c-4a95-b5b3-a4a2b40c221c"/>
    <ds:schemaRef ds:uri="bfc7e68f-a23c-4b8a-9072-d20b54c93aa2"/>
  </ds:schemaRefs>
</ds:datastoreItem>
</file>

<file path=customXml/itemProps3.xml><?xml version="1.0" encoding="utf-8"?>
<ds:datastoreItem xmlns:ds="http://schemas.openxmlformats.org/officeDocument/2006/customXml" ds:itemID="{54D6081D-CAEE-4508-967E-82E347D5B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32b6b-373c-4a95-b5b3-a4a2b40c221c"/>
    <ds:schemaRef ds:uri="bfc7e68f-a23c-4b8a-9072-d20b54c93a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C6A044-4820-43FF-856E-511C6BCC2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Basis</Template>
  <TotalTime>0</TotalTime>
  <Pages>2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Wacanno</dc:creator>
  <cp:keywords/>
  <dc:description/>
  <cp:lastModifiedBy>Robin Wacanno</cp:lastModifiedBy>
  <cp:revision>9</cp:revision>
  <dcterms:created xsi:type="dcterms:W3CDTF">2025-05-19T14:18:00Z</dcterms:created>
  <dcterms:modified xsi:type="dcterms:W3CDTF">2025-05-19T14:56:00Z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0x010100EB746C73203AB345845A6E4BB36D6D2F</vt:lpwstr>
  </property>
  <property fmtid="{D5CDD505-2E9C-101B-9397-08002B2CF9AE}" pid="3" name="MediaServiceImageTags">
    <vt:lpwstr/>
  </property>
</Properties>
</file>